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55D25" w14:textId="40977320" w:rsidR="00B208FF" w:rsidRDefault="00B208FF" w:rsidP="00B208FF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>
        <w:rPr>
          <w:rFonts w:eastAsia="MS Mincho" w:cs="Arial"/>
          <w:b/>
          <w:sz w:val="24"/>
          <w:szCs w:val="24"/>
          <w:lang w:eastAsia="ja-JP"/>
        </w:rPr>
        <w:t>3GPP TSG-SA WG1 Meeting #</w:t>
      </w:r>
      <w:r w:rsidR="00BB611A">
        <w:rPr>
          <w:rFonts w:eastAsia="MS Mincho" w:cs="Arial"/>
          <w:b/>
          <w:sz w:val="24"/>
          <w:szCs w:val="24"/>
          <w:lang w:eastAsia="ja-JP"/>
        </w:rPr>
        <w:t xml:space="preserve">103 </w:t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 w:rsidR="00C94397">
        <w:rPr>
          <w:rFonts w:eastAsia="MS Mincho" w:cs="Arial"/>
          <w:b/>
          <w:sz w:val="24"/>
          <w:szCs w:val="24"/>
          <w:lang w:eastAsia="ja-JP"/>
        </w:rPr>
        <w:tab/>
      </w:r>
      <w:r w:rsidR="00206C4A" w:rsidRPr="00206C4A">
        <w:rPr>
          <w:rFonts w:eastAsia="MS Mincho" w:cs="Arial"/>
          <w:b/>
          <w:sz w:val="24"/>
          <w:szCs w:val="24"/>
          <w:lang w:eastAsia="ja-JP"/>
        </w:rPr>
        <w:t>S1-232556</w:t>
      </w:r>
    </w:p>
    <w:p w14:paraId="0FEBC1DE" w14:textId="5614F664" w:rsidR="000924E4" w:rsidRPr="00F45489" w:rsidRDefault="00BB611A" w:rsidP="00B208F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eastAsia="Times New Roman" w:cs="Arial"/>
          <w:sz w:val="20"/>
          <w:szCs w:val="20"/>
          <w:lang w:eastAsia="ar-SA"/>
        </w:rPr>
      </w:pPr>
      <w:r>
        <w:rPr>
          <w:rFonts w:eastAsia="MS Mincho" w:cs="Arial"/>
          <w:b/>
          <w:sz w:val="24"/>
          <w:szCs w:val="24"/>
          <w:lang w:eastAsia="ja-JP"/>
        </w:rPr>
        <w:t>Gothenburg</w:t>
      </w:r>
      <w:r w:rsidR="00B208FF">
        <w:rPr>
          <w:rFonts w:eastAsia="MS Mincho" w:cs="Arial"/>
          <w:b/>
          <w:sz w:val="24"/>
          <w:szCs w:val="24"/>
          <w:lang w:eastAsia="ja-JP"/>
        </w:rPr>
        <w:t xml:space="preserve">, </w:t>
      </w:r>
      <w:proofErr w:type="gramStart"/>
      <w:r>
        <w:rPr>
          <w:rFonts w:eastAsia="MS Mincho" w:cs="Arial"/>
          <w:b/>
          <w:sz w:val="24"/>
          <w:szCs w:val="24"/>
          <w:lang w:eastAsia="ja-JP"/>
        </w:rPr>
        <w:t>Sweden</w:t>
      </w:r>
      <w:r w:rsidR="00B208FF">
        <w:rPr>
          <w:rFonts w:eastAsia="MS Mincho" w:cs="Arial"/>
          <w:b/>
          <w:sz w:val="24"/>
          <w:szCs w:val="24"/>
          <w:lang w:eastAsia="ja-JP"/>
        </w:rPr>
        <w:t xml:space="preserve">,  </w:t>
      </w:r>
      <w:r>
        <w:rPr>
          <w:rFonts w:eastAsia="MS Mincho" w:cs="Arial"/>
          <w:b/>
          <w:sz w:val="24"/>
          <w:szCs w:val="24"/>
          <w:lang w:eastAsia="ja-JP"/>
        </w:rPr>
        <w:t>21</w:t>
      </w:r>
      <w:proofErr w:type="gramEnd"/>
      <w:r>
        <w:rPr>
          <w:rFonts w:eastAsia="MS Mincho" w:cs="Arial"/>
          <w:b/>
          <w:sz w:val="24"/>
          <w:szCs w:val="24"/>
          <w:lang w:eastAsia="ja-JP"/>
        </w:rPr>
        <w:t xml:space="preserve"> </w:t>
      </w:r>
      <w:r w:rsidR="00B208FF">
        <w:rPr>
          <w:rFonts w:eastAsia="MS Mincho" w:cs="Arial"/>
          <w:b/>
          <w:sz w:val="24"/>
          <w:szCs w:val="24"/>
          <w:lang w:eastAsia="ja-JP"/>
        </w:rPr>
        <w:t xml:space="preserve">- </w:t>
      </w:r>
      <w:r>
        <w:rPr>
          <w:rFonts w:eastAsia="MS Mincho" w:cs="Arial"/>
          <w:b/>
          <w:sz w:val="24"/>
          <w:szCs w:val="24"/>
          <w:lang w:eastAsia="ja-JP"/>
        </w:rPr>
        <w:t xml:space="preserve">25 August </w:t>
      </w:r>
      <w:r w:rsidR="00B208FF">
        <w:rPr>
          <w:rFonts w:eastAsia="MS Mincho" w:cs="Arial"/>
          <w:b/>
          <w:sz w:val="24"/>
          <w:szCs w:val="24"/>
          <w:lang w:eastAsia="ja-JP"/>
        </w:rPr>
        <w:t>2023</w:t>
      </w:r>
      <w:r w:rsidR="00B208FF">
        <w:rPr>
          <w:rFonts w:eastAsia="MS Mincho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AB917F5" w14:textId="0BB92C67" w:rsidR="000924E4" w:rsidRPr="00BC07EC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 w:rsidR="00206C4A">
        <w:rPr>
          <w:rFonts w:eastAsia="Times New Roman" w:cs="Arial"/>
          <w:sz w:val="22"/>
          <w:szCs w:val="20"/>
          <w:lang w:eastAsia="ar-SA"/>
        </w:rPr>
        <w:t>Report</w:t>
      </w:r>
      <w:r w:rsidR="00486775">
        <w:rPr>
          <w:rFonts w:eastAsia="Times New Roman" w:cs="Arial"/>
          <w:sz w:val="22"/>
          <w:szCs w:val="20"/>
          <w:lang w:eastAsia="ar-SA"/>
        </w:rPr>
        <w:t xml:space="preserve"> </w:t>
      </w:r>
      <w:r w:rsidR="00206C4A">
        <w:rPr>
          <w:rFonts w:eastAsia="Times New Roman" w:cs="Arial"/>
          <w:sz w:val="22"/>
          <w:szCs w:val="20"/>
          <w:lang w:eastAsia="ar-SA"/>
        </w:rPr>
        <w:t>drafting session</w:t>
      </w:r>
      <w:r w:rsidR="00206C4A">
        <w:rPr>
          <w:rFonts w:eastAsia="Times New Roman" w:cs="Arial"/>
          <w:sz w:val="22"/>
          <w:szCs w:val="20"/>
          <w:lang w:eastAsia="ar-SA"/>
        </w:rPr>
        <w:t xml:space="preserve"> </w:t>
      </w:r>
      <w:proofErr w:type="spellStart"/>
      <w:r w:rsidR="00486775" w:rsidRPr="00486775">
        <w:rPr>
          <w:rFonts w:eastAsia="Times New Roman" w:cs="Arial"/>
          <w:sz w:val="22"/>
          <w:szCs w:val="20"/>
          <w:lang w:eastAsia="ar-SA"/>
        </w:rPr>
        <w:t>DualSteer+UAV</w:t>
      </w:r>
      <w:proofErr w:type="spellEnd"/>
      <w:r w:rsidR="00206C4A">
        <w:rPr>
          <w:rFonts w:eastAsia="Times New Roman" w:cs="Arial"/>
          <w:sz w:val="22"/>
          <w:szCs w:val="20"/>
          <w:lang w:eastAsia="ar-SA"/>
        </w:rPr>
        <w:t xml:space="preserve"> </w:t>
      </w:r>
    </w:p>
    <w:p w14:paraId="09D907A5" w14:textId="77777777" w:rsidR="000924E4" w:rsidRPr="00C94126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3" w:name="OLE_LINK3"/>
      <w:bookmarkStart w:id="4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14:paraId="6606FF29" w14:textId="3E106545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3"/>
      <w:bookmarkEnd w:id="4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486775">
        <w:rPr>
          <w:rFonts w:eastAsia="Times New Roman" w:cs="Arial"/>
          <w:sz w:val="22"/>
          <w:szCs w:val="20"/>
          <w:lang w:eastAsia="ar-SA"/>
        </w:rPr>
        <w:t>Drafting session</w:t>
      </w:r>
      <w:r w:rsidR="00486775" w:rsidRPr="00F45489">
        <w:rPr>
          <w:rFonts w:eastAsia="Times New Roman" w:cs="Arial"/>
          <w:sz w:val="22"/>
          <w:szCs w:val="20"/>
          <w:lang w:eastAsia="ar-SA"/>
        </w:rPr>
        <w:t xml:space="preserve"> </w:t>
      </w:r>
      <w:r>
        <w:rPr>
          <w:rFonts w:eastAsia="Times New Roman" w:cs="Arial"/>
          <w:sz w:val="22"/>
          <w:szCs w:val="20"/>
          <w:lang w:eastAsia="ar-SA"/>
        </w:rPr>
        <w:t>Chair</w:t>
      </w:r>
      <w:r w:rsidR="00411430">
        <w:rPr>
          <w:rFonts w:eastAsia="Times New Roman" w:cs="Arial"/>
          <w:sz w:val="22"/>
          <w:szCs w:val="20"/>
          <w:lang w:eastAsia="ar-SA"/>
        </w:rPr>
        <w:t>person</w:t>
      </w:r>
    </w:p>
    <w:p w14:paraId="3577A6E8" w14:textId="77777777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 xml:space="preserve">Jose Almodovar </w:t>
      </w:r>
    </w:p>
    <w:p w14:paraId="4A4AD20C" w14:textId="77777777" w:rsidR="000924E4" w:rsidRPr="00F45489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bookmarkEnd w:id="0"/>
    <w:bookmarkEnd w:id="1"/>
    <w:p w14:paraId="1C01C6FC" w14:textId="6E6933AB" w:rsidR="00B55BBB" w:rsidRPr="003B6AB6" w:rsidRDefault="00206C4A" w:rsidP="00B55BBB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MS Mincho" w:cs="Arial"/>
          <w:bCs/>
          <w:sz w:val="36"/>
          <w:szCs w:val="36"/>
          <w:lang w:eastAsia="ar-SA"/>
        </w:rPr>
        <w:t xml:space="preserve">Report drafting session </w:t>
      </w:r>
      <w:proofErr w:type="spellStart"/>
      <w:r w:rsidR="00B55BBB">
        <w:rPr>
          <w:rFonts w:eastAsia="MS Mincho" w:cs="Arial"/>
          <w:bCs/>
          <w:sz w:val="36"/>
          <w:szCs w:val="36"/>
          <w:lang w:eastAsia="ar-SA"/>
        </w:rPr>
        <w:t>DualSteer+</w:t>
      </w:r>
      <w:proofErr w:type="gramStart"/>
      <w:r w:rsidR="00B55BBB">
        <w:rPr>
          <w:rFonts w:eastAsia="MS Mincho" w:cs="Arial"/>
          <w:bCs/>
          <w:sz w:val="36"/>
          <w:szCs w:val="36"/>
          <w:lang w:eastAsia="ar-SA"/>
        </w:rPr>
        <w:t>UAV</w:t>
      </w:r>
      <w:proofErr w:type="spellEnd"/>
      <w:proofErr w:type="gramEnd"/>
    </w:p>
    <w:p w14:paraId="77AE9BC2" w14:textId="6EB48699" w:rsidR="00DF3949" w:rsidRDefault="00DF3949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79C097CD" w14:textId="77777777" w:rsidR="002E517F" w:rsidRPr="008754F9" w:rsidRDefault="002E517F" w:rsidP="002E517F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64ABAA6C" w14:textId="77777777" w:rsidR="009E70D3" w:rsidRDefault="002E517F" w:rsidP="002E517F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2B1BEA">
        <w:rPr>
          <w:rFonts w:eastAsia="Arial Unicode MS"/>
          <w:sz w:val="24"/>
          <w:szCs w:val="24"/>
          <w:lang w:eastAsia="ar-SA"/>
        </w:rPr>
        <w:t xml:space="preserve">ROOM </w:t>
      </w:r>
      <w:r w:rsidR="00073602">
        <w:rPr>
          <w:rFonts w:eastAsia="Arial Unicode MS"/>
          <w:sz w:val="24"/>
          <w:szCs w:val="24"/>
          <w:lang w:eastAsia="ar-SA"/>
        </w:rPr>
        <w:t>G1</w:t>
      </w:r>
      <w:r>
        <w:rPr>
          <w:rFonts w:eastAsia="Arial Unicode MS"/>
          <w:sz w:val="24"/>
          <w:szCs w:val="24"/>
          <w:lang w:eastAsia="ar-SA"/>
        </w:rPr>
        <w:t>: Plenary/Drafting</w:t>
      </w:r>
      <w:r>
        <w:rPr>
          <w:rFonts w:eastAsia="Arial Unicode MS"/>
          <w:sz w:val="24"/>
          <w:szCs w:val="24"/>
          <w:lang w:eastAsia="ar-SA"/>
        </w:rPr>
        <w:tab/>
        <w:t xml:space="preserve">           </w:t>
      </w:r>
    </w:p>
    <w:p w14:paraId="64CB6B0B" w14:textId="68DF96DE" w:rsidR="002E517F" w:rsidRPr="009E70D3" w:rsidRDefault="009E70D3" w:rsidP="002E517F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2B1BEA">
        <w:rPr>
          <w:rFonts w:eastAsia="Arial Unicode MS" w:cs="Arial"/>
          <w:color w:val="00B050"/>
          <w:sz w:val="24"/>
          <w:szCs w:val="24"/>
          <w:lang w:eastAsia="ar-SA"/>
        </w:rPr>
        <w:t xml:space="preserve">ROOM 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G3: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="002E517F">
        <w:rPr>
          <w:rFonts w:eastAsia="Arial Unicode MS"/>
          <w:sz w:val="24"/>
          <w:szCs w:val="24"/>
          <w:lang w:eastAsia="ar-SA"/>
        </w:rPr>
        <w:t xml:space="preserve"> </w:t>
      </w:r>
      <w:r w:rsidR="002E517F"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</w:p>
    <w:p w14:paraId="6AD66E1E" w14:textId="77777777" w:rsidR="002E517F" w:rsidRPr="00015298" w:rsidRDefault="002E517F" w:rsidP="002E517F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10394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62"/>
        <w:gridCol w:w="693"/>
        <w:gridCol w:w="2864"/>
        <w:gridCol w:w="709"/>
        <w:gridCol w:w="2977"/>
        <w:gridCol w:w="2789"/>
      </w:tblGrid>
      <w:tr w:rsidR="00B55BBB" w:rsidRPr="00015298" w14:paraId="2411FE00" w14:textId="77777777" w:rsidTr="00B55BBB">
        <w:trPr>
          <w:trHeight w:val="272"/>
        </w:trPr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3F4B6F08" w14:textId="77777777" w:rsidR="00B55BBB" w:rsidRPr="00015298" w:rsidRDefault="00B55BBB" w:rsidP="00F131BA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5" w:name="_Hlk16683286"/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4BEF62BE" w14:textId="77777777" w:rsidR="00B55BBB" w:rsidRPr="00015298" w:rsidRDefault="00B55BBB" w:rsidP="00F131BA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39ABEEE3" w14:textId="77777777" w:rsidR="00B55BBB" w:rsidRPr="00015298" w:rsidRDefault="00B55BBB" w:rsidP="00F131B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Monday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3FD734B5" w14:textId="77777777" w:rsidR="00B55BBB" w:rsidRPr="00015298" w:rsidRDefault="00B55BBB" w:rsidP="00F131B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3F84878" w14:textId="5811D9A3" w:rsidR="00B55BBB" w:rsidRPr="00015298" w:rsidRDefault="00B55BBB" w:rsidP="00F131B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3700DA71" w14:textId="77777777" w:rsidR="00B55BBB" w:rsidRPr="00015298" w:rsidRDefault="00B55BBB" w:rsidP="00F131B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B55BBB" w:rsidRPr="00AB0F3E" w14:paraId="1EE6EA36" w14:textId="77777777" w:rsidTr="00B55BBB">
        <w:trPr>
          <w:trHeight w:val="272"/>
        </w:trPr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16BAA54" w14:textId="77777777" w:rsidR="00B55BBB" w:rsidRPr="00AB0F3E" w:rsidRDefault="00B55BBB" w:rsidP="009E70D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A724A7C" w14:textId="77777777" w:rsidR="00B55BBB" w:rsidRPr="00AB0F3E" w:rsidRDefault="00B55BBB" w:rsidP="009E70D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7DA03516" w14:textId="77777777" w:rsidR="00B55BBB" w:rsidRPr="00AB0F3E" w:rsidRDefault="00B55BBB" w:rsidP="009E70D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621761F" w14:textId="6B36FE4E" w:rsidR="00B55BBB" w:rsidRPr="00AB0F3E" w:rsidRDefault="00B55BBB" w:rsidP="009E70D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2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9CFF904" w14:textId="77777777" w:rsidR="00B55BBB" w:rsidRPr="0094015A" w:rsidRDefault="00B55BBB" w:rsidP="0048677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9C3AEEC" w14:textId="121C54F0" w:rsidR="00B55BBB" w:rsidRDefault="00B55BBB" w:rsidP="009E70D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14:00</w:t>
            </w:r>
          </w:p>
          <w:p w14:paraId="63F342D1" w14:textId="77777777" w:rsidR="00B55BBB" w:rsidRPr="00AB0F3E" w:rsidRDefault="00B55BBB" w:rsidP="009E70D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1BF8F0B7" w14:textId="331A46D6" w:rsidR="00B55BBB" w:rsidRDefault="00B55BBB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90E513" w14:textId="2D61CCC2" w:rsidR="00B55BBB" w:rsidRPr="00B50B65" w:rsidRDefault="00B55BBB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427BE1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ROOM </w:t>
            </w: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G1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43B0BC7B" w14:textId="77777777" w:rsidR="00B55BBB" w:rsidRDefault="00B55BBB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Sensing</w:t>
            </w:r>
          </w:p>
          <w:p w14:paraId="6E3B8576" w14:textId="77777777" w:rsidR="00B55BBB" w:rsidRPr="00AB0F3E" w:rsidRDefault="00B55BBB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7C7BE458" w14:textId="6081E3A9" w:rsidR="00B55BBB" w:rsidRPr="00B50B65" w:rsidRDefault="00B55BBB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7C6F31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ROOM 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G3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37F3F423" w14:textId="704BD40E" w:rsidR="00B55BBB" w:rsidRPr="00150EF9" w:rsidRDefault="00B55BBB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E1055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DualSteer</w:t>
            </w: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 xml:space="preserve"> + UAV</w:t>
            </w:r>
          </w:p>
        </w:tc>
        <w:tc>
          <w:tcPr>
            <w:tcW w:w="2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E9B969" w14:textId="68B163DD" w:rsidR="00B55BBB" w:rsidRPr="00B50B65" w:rsidRDefault="00B55BBB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427BE1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ROOM </w:t>
            </w: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G1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357AAAB1" w14:textId="77777777" w:rsidR="00B55BBB" w:rsidRDefault="00B55BBB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Sensing</w:t>
            </w:r>
          </w:p>
          <w:p w14:paraId="3DF30EF5" w14:textId="77777777" w:rsidR="00B55BBB" w:rsidRPr="00AB0F3E" w:rsidRDefault="00B55BBB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3091B1DC" w14:textId="2CDDA4D2" w:rsidR="00B55BBB" w:rsidRPr="00B50B65" w:rsidRDefault="00B55BBB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7C6F31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ROOM 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G3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60610B21" w14:textId="74F84A26" w:rsidR="00B55BBB" w:rsidRPr="00AB0F3E" w:rsidRDefault="00B55BBB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DualSteer</w:t>
            </w:r>
          </w:p>
        </w:tc>
      </w:tr>
      <w:tr w:rsidR="00B55BBB" w:rsidRPr="00AB0F3E" w14:paraId="5B69043A" w14:textId="77777777" w:rsidTr="00B55BBB">
        <w:trPr>
          <w:trHeight w:val="272"/>
        </w:trPr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BB3D56A" w14:textId="77777777" w:rsidR="00B55BBB" w:rsidRPr="00AB0F3E" w:rsidRDefault="00B55BBB" w:rsidP="009E70D3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D0EF509" w14:textId="77777777" w:rsidR="00B55BBB" w:rsidRPr="00AB0F3E" w:rsidRDefault="00B55BBB" w:rsidP="009E70D3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1DB3695" w14:textId="77777777" w:rsidR="00B55BBB" w:rsidRPr="00415AA2" w:rsidRDefault="00B55BBB" w:rsidP="009E70D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04A95EA" w14:textId="568A1139" w:rsidR="00B55BBB" w:rsidRPr="00415AA2" w:rsidRDefault="00B55BBB" w:rsidP="009E70D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1C9C393" w14:textId="383765D6" w:rsidR="00B55BBB" w:rsidRPr="00415AA2" w:rsidRDefault="00B55BBB" w:rsidP="009E70D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460C940" w14:textId="77777777" w:rsidR="00B55BBB" w:rsidRPr="00415AA2" w:rsidRDefault="00B55BBB" w:rsidP="009E70D3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B55BBB" w:rsidRPr="00AB0F3E" w14:paraId="5A758811" w14:textId="77777777" w:rsidTr="00B55BBB">
        <w:trPr>
          <w:trHeight w:val="272"/>
        </w:trPr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7C487CF" w14:textId="77777777" w:rsidR="00B55BBB" w:rsidRPr="00AB0F3E" w:rsidRDefault="00B55BBB" w:rsidP="009E70D3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99AD9A2" w14:textId="77777777" w:rsidR="00B55BBB" w:rsidRPr="00AB0F3E" w:rsidRDefault="00B55BBB" w:rsidP="009E70D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49BCFA1" w14:textId="77777777" w:rsidR="00B55BBB" w:rsidRPr="00415AA2" w:rsidRDefault="00B55BBB" w:rsidP="009E70D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9733781" w14:textId="0F9CA066" w:rsidR="00B55BBB" w:rsidRPr="00415AA2" w:rsidRDefault="00B55BBB" w:rsidP="009E70D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8791AAC" w14:textId="473DD077" w:rsidR="00B55BBB" w:rsidRPr="00415AA2" w:rsidRDefault="00B55BBB" w:rsidP="009E70D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9010164" w14:textId="77777777" w:rsidR="00B55BBB" w:rsidRPr="00415AA2" w:rsidRDefault="00B55BBB" w:rsidP="009E70D3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B55BBB" w:rsidRPr="00015298" w14:paraId="3D46B495" w14:textId="77777777" w:rsidTr="00B55BBB">
        <w:trPr>
          <w:trHeight w:val="272"/>
        </w:trPr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9F1CEFD" w14:textId="77777777" w:rsidR="00B55BBB" w:rsidRPr="00AB0F3E" w:rsidRDefault="00B55BBB" w:rsidP="009E70D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C9E9F71" w14:textId="72010F04" w:rsidR="00B55BBB" w:rsidRPr="00AB0F3E" w:rsidRDefault="00B55BBB" w:rsidP="009E70D3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7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35</w:t>
            </w:r>
          </w:p>
          <w:p w14:paraId="6C57A297" w14:textId="77777777" w:rsidR="00B55BBB" w:rsidRPr="00AB0F3E" w:rsidRDefault="00B55BBB" w:rsidP="009E70D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79057476" w14:textId="6CFF9A05" w:rsidR="00B55BBB" w:rsidRPr="00AB0F3E" w:rsidRDefault="00B55BBB" w:rsidP="009E70D3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05</w:t>
            </w:r>
          </w:p>
        </w:tc>
        <w:tc>
          <w:tcPr>
            <w:tcW w:w="2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4394BF02" w14:textId="4458E2A5" w:rsidR="00B55BBB" w:rsidRDefault="00B55BBB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427BE1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ROOM</w:t>
            </w: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G1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20FBA0AC" w14:textId="3A46AD15" w:rsidR="00B55BBB" w:rsidRPr="00150EF9" w:rsidRDefault="00B55BBB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150EF9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Railway</w:t>
            </w:r>
          </w:p>
          <w:p w14:paraId="772AC987" w14:textId="77777777" w:rsidR="00B55BBB" w:rsidRPr="00B50B65" w:rsidRDefault="00B55BBB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7C6F31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ROOM 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G3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1DF98091" w14:textId="784AA8D5" w:rsidR="00B55BBB" w:rsidRPr="00594DBE" w:rsidRDefault="00B55BBB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Dual Steer</w:t>
            </w:r>
            <w:r w:rsidRPr="00594DBE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6FE57BB" w14:textId="20C810DB" w:rsidR="00B55BBB" w:rsidRPr="00AB0F3E" w:rsidRDefault="00B55BBB" w:rsidP="009E70D3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15</w:t>
            </w:r>
          </w:p>
          <w:p w14:paraId="267872FB" w14:textId="77777777" w:rsidR="00B55BBB" w:rsidRPr="00AB0F3E" w:rsidRDefault="00B55BBB" w:rsidP="009E70D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D87950C" w14:textId="55599615" w:rsidR="00B55BBB" w:rsidRDefault="00B55BBB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54084965" w14:textId="3660D02C" w:rsidR="00B55BBB" w:rsidRPr="00BD4335" w:rsidRDefault="00B55BBB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5CF47876" w14:textId="75FDAF12" w:rsidR="00B55BBB" w:rsidRPr="00B50B65" w:rsidRDefault="00B55BBB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427BE1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ROOM </w:t>
            </w: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G1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29BE3FBA" w14:textId="77777777" w:rsidR="00B55BBB" w:rsidRDefault="00B55BBB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Ambient IoT</w:t>
            </w:r>
            <w:r w:rsidRPr="00E421A2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 xml:space="preserve"> </w:t>
            </w:r>
          </w:p>
          <w:p w14:paraId="029F9BE4" w14:textId="10288416" w:rsidR="00B55BBB" w:rsidRPr="00B50B65" w:rsidRDefault="00B55BBB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7C6F31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ROOM 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G3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402C1AB9" w14:textId="74417EB9" w:rsidR="00B55BBB" w:rsidRPr="00E421A2" w:rsidRDefault="00B55BBB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UAV</w:t>
            </w:r>
          </w:p>
        </w:tc>
      </w:tr>
      <w:bookmarkEnd w:id="5"/>
    </w:tbl>
    <w:p w14:paraId="5C8A81EF" w14:textId="77777777" w:rsidR="002E517F" w:rsidRDefault="002E517F" w:rsidP="002E517F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274"/>
        <w:gridCol w:w="142"/>
        <w:gridCol w:w="136"/>
        <w:gridCol w:w="4117"/>
        <w:gridCol w:w="277"/>
        <w:gridCol w:w="1849"/>
        <w:gridCol w:w="283"/>
        <w:gridCol w:w="3650"/>
      </w:tblGrid>
      <w:tr w:rsidR="00470FA4" w:rsidRPr="00745D37" w14:paraId="052F4406" w14:textId="77777777" w:rsidTr="00DF3949">
        <w:trPr>
          <w:trHeight w:val="141"/>
        </w:trPr>
        <w:tc>
          <w:tcPr>
            <w:tcW w:w="14426" w:type="dxa"/>
            <w:gridSpan w:val="10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7A5F832" w14:textId="0F0BA9E0" w:rsidR="00470FA4" w:rsidRPr="00745D37" w:rsidRDefault="00470FA4" w:rsidP="00486775">
            <w:pPr>
              <w:pStyle w:val="Heading1"/>
              <w:rPr>
                <w:lang w:val="en-US"/>
              </w:rPr>
            </w:pPr>
            <w:r>
              <w:t>UAV_Ph3</w:t>
            </w:r>
          </w:p>
        </w:tc>
      </w:tr>
      <w:tr w:rsidR="00470FA4" w:rsidRPr="00745D37" w14:paraId="19685261" w14:textId="77777777" w:rsidTr="00E61342">
        <w:trPr>
          <w:trHeight w:val="141"/>
        </w:trPr>
        <w:tc>
          <w:tcPr>
            <w:tcW w:w="14426" w:type="dxa"/>
            <w:gridSpan w:val="10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08B41CE" w14:textId="77777777" w:rsidR="00470FA4" w:rsidRPr="00745D37" w:rsidRDefault="00470FA4" w:rsidP="00486775">
            <w:pPr>
              <w:pStyle w:val="Heading2"/>
              <w:rPr>
                <w:lang w:val="en-US"/>
              </w:rPr>
            </w:pPr>
            <w:r>
              <w:lastRenderedPageBreak/>
              <w:t>FS_UAV_Ph3</w:t>
            </w:r>
            <w:r w:rsidRPr="00745D37">
              <w:rPr>
                <w:lang w:val="en-US"/>
              </w:rPr>
              <w:t xml:space="preserve">: </w:t>
            </w:r>
            <w:r w:rsidRPr="00CC5D5A">
              <w:rPr>
                <w:rFonts w:eastAsia="Batang"/>
                <w:lang w:eastAsia="zh-CN"/>
              </w:rPr>
              <w:t xml:space="preserve">Study on UAV Phase 3 </w:t>
            </w:r>
            <w:r w:rsidRPr="00745D37">
              <w:rPr>
                <w:lang w:val="en-US"/>
              </w:rPr>
              <w:t>[</w:t>
            </w:r>
            <w:hyperlink r:id="rId11" w:history="1">
              <w:r w:rsidRPr="00A736AE">
                <w:rPr>
                  <w:rStyle w:val="Hyperlink"/>
                </w:rPr>
                <w:t>SP-220680</w:t>
              </w:r>
            </w:hyperlink>
            <w:r w:rsidRPr="00745D37">
              <w:rPr>
                <w:lang w:val="en-US"/>
              </w:rPr>
              <w:t>]</w:t>
            </w:r>
          </w:p>
        </w:tc>
      </w:tr>
      <w:tr w:rsidR="00470FA4" w:rsidRPr="00AA7BD2" w14:paraId="1B9D3BF6" w14:textId="77777777" w:rsidTr="00C6163B">
        <w:trPr>
          <w:trHeight w:val="141"/>
        </w:trPr>
        <w:tc>
          <w:tcPr>
            <w:tcW w:w="14426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015153F4" w14:textId="77777777" w:rsidR="00470FA4" w:rsidRPr="00DF5A37" w:rsidRDefault="00470FA4" w:rsidP="00470FA4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DF5A37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280E6CD7" w14:textId="0DF30A4A" w:rsidR="00470FA4" w:rsidRPr="00B209E2" w:rsidRDefault="00470FA4" w:rsidP="00470FA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gramStart"/>
            <w:r w:rsidRPr="00B209E2">
              <w:rPr>
                <w:rFonts w:eastAsia="Arial Unicode MS" w:cs="Arial"/>
                <w:szCs w:val="18"/>
                <w:lang w:val="fr-FR" w:eastAsia="ar-SA"/>
              </w:rPr>
              <w:t>Rapporteur:</w:t>
            </w:r>
            <w:proofErr w:type="gramEnd"/>
            <w:r w:rsidRPr="00B209E2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 w:rsidRPr="00B209E2">
              <w:rPr>
                <w:rFonts w:eastAsia="SimSun" w:hint="eastAsia"/>
                <w:lang w:val="fr-FR" w:eastAsia="zh-CN"/>
              </w:rPr>
              <w:t>Pengtai</w:t>
            </w:r>
            <w:proofErr w:type="spellEnd"/>
            <w:r w:rsidRPr="00B209E2">
              <w:rPr>
                <w:rFonts w:eastAsia="SimSun" w:hint="eastAsia"/>
                <w:lang w:val="fr-FR" w:eastAsia="zh-CN"/>
              </w:rPr>
              <w:t xml:space="preserve"> Qin </w:t>
            </w:r>
            <w:r w:rsidRPr="00B209E2">
              <w:rPr>
                <w:rFonts w:eastAsia="SimSun"/>
                <w:lang w:val="fr-FR" w:eastAsia="zh-CN"/>
              </w:rPr>
              <w:t>(</w:t>
            </w:r>
            <w:r w:rsidRPr="00B209E2">
              <w:rPr>
                <w:rFonts w:eastAsia="SimSun" w:hint="eastAsia"/>
                <w:lang w:val="fr-FR" w:eastAsia="zh-CN"/>
              </w:rPr>
              <w:t>China Mobile</w:t>
            </w:r>
            <w:r w:rsidRPr="00B209E2">
              <w:rPr>
                <w:rFonts w:eastAsia="SimSun"/>
                <w:lang w:val="fr-FR" w:eastAsia="zh-CN"/>
              </w:rPr>
              <w:t>)</w:t>
            </w:r>
          </w:p>
          <w:p w14:paraId="4C724C99" w14:textId="6FA647C1" w:rsidR="00470FA4" w:rsidRPr="00B209E2" w:rsidRDefault="00470FA4" w:rsidP="00470FA4">
            <w:pPr>
              <w:suppressAutoHyphens/>
              <w:spacing w:after="0" w:line="240" w:lineRule="auto"/>
              <w:rPr>
                <w:rStyle w:val="Hyperlink"/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DF5A37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DF5A37"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hyperlink r:id="rId12" w:history="1">
              <w:r w:rsidRPr="003D5DD8">
                <w:rPr>
                  <w:rStyle w:val="Hyperlink"/>
                  <w:rFonts w:eastAsia="Arial Unicode MS" w:cs="Arial"/>
                  <w:lang w:val="fr-FR"/>
                </w:rPr>
                <w:t>TR22.843v19.0.0</w:t>
              </w:r>
            </w:hyperlink>
          </w:p>
          <w:p w14:paraId="57F15C6A" w14:textId="34CF72D0" w:rsidR="00470FA4" w:rsidRPr="00DF5A37" w:rsidRDefault="00470FA4" w:rsidP="00470FA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DF5A37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DF5A37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 SA#100 (06/2023)</w:t>
            </w:r>
          </w:p>
          <w:p w14:paraId="617333F6" w14:textId="02EE6975" w:rsidR="00470FA4" w:rsidRPr="00DF5A37" w:rsidRDefault="00470FA4" w:rsidP="00470FA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 w:rsidRPr="00DF5A37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DF5A37"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95</w:t>
            </w:r>
            <w:r w:rsidRPr="00DF5A37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A42D5F" w:rsidRPr="00A75C05" w14:paraId="59791152" w14:textId="77777777" w:rsidTr="00C6163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B58062" w14:textId="77777777" w:rsidR="00A42D5F" w:rsidRPr="00C6163B" w:rsidRDefault="00A42D5F" w:rsidP="0043679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6163B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0B0F49" w14:textId="77777777" w:rsidR="00A42D5F" w:rsidRPr="00C6163B" w:rsidRDefault="00000000" w:rsidP="0043679C">
            <w:pPr>
              <w:snapToGrid w:val="0"/>
              <w:spacing w:after="0" w:line="240" w:lineRule="auto"/>
            </w:pPr>
            <w:hyperlink r:id="rId13" w:history="1">
              <w:r w:rsidR="00A42D5F" w:rsidRPr="00C6163B">
                <w:rPr>
                  <w:rStyle w:val="Hyperlink"/>
                  <w:rFonts w:cs="Arial"/>
                  <w:color w:val="auto"/>
                </w:rPr>
                <w:t>S1-232011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563BA3" w14:textId="77777777" w:rsidR="00A42D5F" w:rsidRPr="00C6163B" w:rsidRDefault="00A42D5F" w:rsidP="0043679C">
            <w:pPr>
              <w:snapToGrid w:val="0"/>
              <w:spacing w:after="0" w:line="240" w:lineRule="auto"/>
            </w:pPr>
            <w:r w:rsidRPr="00C6163B">
              <w:t>Huawei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3AA712" w14:textId="77777777" w:rsidR="00A42D5F" w:rsidRPr="00C6163B" w:rsidRDefault="00A42D5F" w:rsidP="0043679C">
            <w:pPr>
              <w:snapToGrid w:val="0"/>
              <w:spacing w:after="0" w:line="240" w:lineRule="auto"/>
            </w:pPr>
            <w:r w:rsidRPr="00C6163B">
              <w:t>22.843v19.0.0 Quality improvements to TR22.843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28229F" w14:textId="33B4B589" w:rsidR="00A42D5F" w:rsidRPr="00C6163B" w:rsidRDefault="00C6163B" w:rsidP="0043679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6163B">
              <w:rPr>
                <w:rFonts w:eastAsia="Times New Roman" w:cs="Arial"/>
                <w:szCs w:val="18"/>
                <w:lang w:eastAsia="ar-SA"/>
              </w:rPr>
              <w:t>Revised to S1-232335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C519BC" w14:textId="77777777" w:rsidR="00A42D5F" w:rsidRPr="00C6163B" w:rsidRDefault="00A42D5F" w:rsidP="0043679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6163B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C6163B">
              <w:t xml:space="preserve">FS_UAV_Ph3 </w:t>
            </w:r>
            <w:r w:rsidRPr="00C6163B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C6163B">
              <w:t>0002</w:t>
            </w:r>
            <w:r w:rsidRPr="00C6163B">
              <w:rPr>
                <w:rFonts w:eastAsia="Arial Unicode MS" w:cs="Arial"/>
                <w:i/>
                <w:szCs w:val="18"/>
                <w:lang w:eastAsia="ar-SA"/>
              </w:rPr>
              <w:t>R- Cat D</w:t>
            </w:r>
          </w:p>
        </w:tc>
      </w:tr>
      <w:tr w:rsidR="00C6163B" w:rsidRPr="00A75C05" w14:paraId="53A3138E" w14:textId="77777777" w:rsidTr="00085DA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12CEFEE" w14:textId="2E8420B4" w:rsidR="00C6163B" w:rsidRPr="00C6163B" w:rsidRDefault="00C6163B" w:rsidP="0043679C">
            <w:pPr>
              <w:snapToGrid w:val="0"/>
              <w:spacing w:after="0" w:line="240" w:lineRule="auto"/>
            </w:pPr>
            <w:r w:rsidRPr="00C6163B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3FD70A1" w14:textId="541EE260" w:rsidR="00C6163B" w:rsidRPr="00C6163B" w:rsidRDefault="00000000" w:rsidP="0043679C">
            <w:pPr>
              <w:snapToGrid w:val="0"/>
              <w:spacing w:after="0" w:line="240" w:lineRule="auto"/>
            </w:pPr>
            <w:hyperlink r:id="rId14" w:history="1">
              <w:r w:rsidR="00C6163B" w:rsidRPr="00C6163B">
                <w:rPr>
                  <w:rStyle w:val="Hyperlink"/>
                  <w:rFonts w:cs="Arial"/>
                  <w:color w:val="auto"/>
                </w:rPr>
                <w:t>S1-232335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CD68AEE" w14:textId="487C411A" w:rsidR="00C6163B" w:rsidRPr="00C6163B" w:rsidRDefault="00C6163B" w:rsidP="0043679C">
            <w:pPr>
              <w:snapToGrid w:val="0"/>
              <w:spacing w:after="0" w:line="240" w:lineRule="auto"/>
            </w:pPr>
            <w:r w:rsidRPr="00C6163B">
              <w:t>Huawei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D9CC060" w14:textId="61DA4E6C" w:rsidR="00C6163B" w:rsidRPr="00C6163B" w:rsidRDefault="00C6163B" w:rsidP="0043679C">
            <w:pPr>
              <w:snapToGrid w:val="0"/>
              <w:spacing w:after="0" w:line="240" w:lineRule="auto"/>
            </w:pPr>
            <w:r w:rsidRPr="00C6163B">
              <w:t>22.843v19.0.0 Quality improvements to TR22.843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18CFCB8" w14:textId="38CA3C9D" w:rsidR="00C6163B" w:rsidRPr="00C6163B" w:rsidRDefault="00C6163B" w:rsidP="0043679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6163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2847862" w14:textId="284586C7" w:rsidR="00C6163B" w:rsidRPr="00C6163B" w:rsidRDefault="00C6163B" w:rsidP="0043679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6163B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C6163B">
              <w:rPr>
                <w:i/>
              </w:rPr>
              <w:t xml:space="preserve">FS_UAV_Ph3 </w:t>
            </w:r>
            <w:r w:rsidRPr="00C6163B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C6163B">
              <w:rPr>
                <w:i/>
              </w:rPr>
              <w:t>0002</w:t>
            </w:r>
            <w:r w:rsidRPr="00C6163B">
              <w:rPr>
                <w:rFonts w:eastAsia="Arial Unicode MS" w:cs="Arial"/>
                <w:i/>
                <w:szCs w:val="18"/>
                <w:lang w:eastAsia="ar-SA"/>
              </w:rPr>
              <w:t>R- Cat D</w:t>
            </w:r>
          </w:p>
          <w:p w14:paraId="68C7CA26" w14:textId="3CCDCB1B" w:rsidR="00C6163B" w:rsidRPr="00C6163B" w:rsidRDefault="00C6163B" w:rsidP="0043679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6163B">
              <w:rPr>
                <w:rFonts w:eastAsia="Arial Unicode MS" w:cs="Arial"/>
                <w:szCs w:val="18"/>
                <w:lang w:eastAsia="ar-SA"/>
              </w:rPr>
              <w:t>Revision of S1-232011.</w:t>
            </w:r>
          </w:p>
        </w:tc>
      </w:tr>
      <w:tr w:rsidR="00A441B3" w:rsidRPr="00A75C05" w14:paraId="5BB5D912" w14:textId="77777777" w:rsidTr="00085DA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9BE0FED" w14:textId="05A58A16" w:rsidR="00A441B3" w:rsidRPr="00085DAA" w:rsidRDefault="00A441B3" w:rsidP="00A441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5DAA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B75F846" w14:textId="60985C73" w:rsidR="00A441B3" w:rsidRPr="00085DAA" w:rsidRDefault="00000000" w:rsidP="00A441B3">
            <w:pPr>
              <w:snapToGrid w:val="0"/>
              <w:spacing w:after="0" w:line="240" w:lineRule="auto"/>
            </w:pPr>
            <w:hyperlink r:id="rId15" w:history="1">
              <w:r w:rsidR="00A441B3" w:rsidRPr="00085DAA">
                <w:rPr>
                  <w:rStyle w:val="Hyperlink"/>
                  <w:rFonts w:cs="Arial"/>
                  <w:color w:val="auto"/>
                </w:rPr>
                <w:t>S1-232010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7C274F7" w14:textId="5F55E31F" w:rsidR="00A441B3" w:rsidRPr="00085DAA" w:rsidRDefault="00A441B3" w:rsidP="00A441B3">
            <w:pPr>
              <w:snapToGrid w:val="0"/>
              <w:spacing w:after="0" w:line="240" w:lineRule="auto"/>
            </w:pPr>
            <w:r w:rsidRPr="00085DAA">
              <w:t>Huawei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A0DF1E9" w14:textId="33936C9B" w:rsidR="00A441B3" w:rsidRPr="00085DAA" w:rsidRDefault="00A441B3" w:rsidP="00A441B3">
            <w:pPr>
              <w:snapToGrid w:val="0"/>
              <w:spacing w:after="0" w:line="240" w:lineRule="auto"/>
            </w:pPr>
            <w:r w:rsidRPr="00085DAA">
              <w:t>22.843v19.0.0 Removal of Editor's Notes in TR 22.843 on 5GS to UTM exposure of location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4064ABD" w14:textId="797EE691" w:rsidR="00A441B3" w:rsidRPr="00085DAA" w:rsidRDefault="00085DAA" w:rsidP="00A441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5DAA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06E1F5C" w14:textId="5D06EC2C" w:rsidR="00A441B3" w:rsidRPr="00085DAA" w:rsidRDefault="00A441B3" w:rsidP="00A441B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85DAA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085DAA">
              <w:t xml:space="preserve">FS_UAV_Ph3 </w:t>
            </w:r>
            <w:r w:rsidRPr="00085DAA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085DAA">
              <w:t>0001</w:t>
            </w:r>
            <w:r w:rsidRPr="00085DAA">
              <w:rPr>
                <w:rFonts w:eastAsia="Arial Unicode MS" w:cs="Arial"/>
                <w:i/>
                <w:szCs w:val="18"/>
                <w:lang w:eastAsia="ar-SA"/>
              </w:rPr>
              <w:t>R- Cat D</w:t>
            </w:r>
          </w:p>
        </w:tc>
      </w:tr>
      <w:tr w:rsidR="00C6163B" w:rsidRPr="00A75C05" w14:paraId="1BD90CA1" w14:textId="77777777" w:rsidTr="00085DA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2638694" w14:textId="349EFAAC" w:rsidR="00C6163B" w:rsidRPr="00085DAA" w:rsidRDefault="00C6163B" w:rsidP="00A441B3">
            <w:pPr>
              <w:snapToGrid w:val="0"/>
              <w:spacing w:after="0" w:line="240" w:lineRule="auto"/>
            </w:pPr>
            <w:r w:rsidRPr="00085DAA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F2E92FD" w14:textId="4204C00F" w:rsidR="00C6163B" w:rsidRPr="00085DAA" w:rsidRDefault="00000000" w:rsidP="00A441B3">
            <w:pPr>
              <w:snapToGrid w:val="0"/>
              <w:spacing w:after="0" w:line="240" w:lineRule="auto"/>
            </w:pPr>
            <w:hyperlink r:id="rId16" w:history="1">
              <w:r w:rsidR="00C6163B" w:rsidRPr="00085DAA">
                <w:rPr>
                  <w:rStyle w:val="Hyperlink"/>
                  <w:rFonts w:cs="Arial"/>
                  <w:color w:val="auto"/>
                </w:rPr>
                <w:t>S1-232336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8C9C8BA" w14:textId="003610DF" w:rsidR="00C6163B" w:rsidRPr="00085DAA" w:rsidRDefault="00C6163B" w:rsidP="00A441B3">
            <w:pPr>
              <w:snapToGrid w:val="0"/>
              <w:spacing w:after="0" w:line="240" w:lineRule="auto"/>
            </w:pPr>
            <w:r w:rsidRPr="00085DAA">
              <w:t>Huawei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0269016" w14:textId="3531D8E9" w:rsidR="00C6163B" w:rsidRPr="00085DAA" w:rsidRDefault="00C6163B" w:rsidP="00A441B3">
            <w:pPr>
              <w:snapToGrid w:val="0"/>
              <w:spacing w:after="0" w:line="240" w:lineRule="auto"/>
            </w:pPr>
            <w:r w:rsidRPr="00085DAA">
              <w:t>22.843v19.0.0 Removal of Editor's Notes in TR 22.843 on 5GS to UTM exposure of location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2729A66" w14:textId="25B95E9E" w:rsidR="00C6163B" w:rsidRPr="00085DAA" w:rsidRDefault="00085DAA" w:rsidP="00A441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5DAA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6D5E7E3" w14:textId="74485338" w:rsidR="00C6163B" w:rsidRPr="00085DAA" w:rsidRDefault="00C6163B" w:rsidP="00A441B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85DAA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085DAA">
              <w:rPr>
                <w:i/>
              </w:rPr>
              <w:t xml:space="preserve">FS_UAV_Ph3 </w:t>
            </w:r>
            <w:r w:rsidRPr="00085DAA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085DAA">
              <w:rPr>
                <w:i/>
              </w:rPr>
              <w:t>0001</w:t>
            </w:r>
            <w:r w:rsidRPr="00085DAA">
              <w:rPr>
                <w:rFonts w:eastAsia="Arial Unicode MS" w:cs="Arial"/>
                <w:i/>
                <w:szCs w:val="18"/>
                <w:lang w:eastAsia="ar-SA"/>
              </w:rPr>
              <w:t>R- Cat D</w:t>
            </w:r>
          </w:p>
          <w:p w14:paraId="5199FF04" w14:textId="52036210" w:rsidR="00C6163B" w:rsidRPr="00085DAA" w:rsidRDefault="00C6163B" w:rsidP="00A441B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85DAA">
              <w:rPr>
                <w:rFonts w:eastAsia="Arial Unicode MS" w:cs="Arial"/>
                <w:szCs w:val="18"/>
                <w:lang w:eastAsia="ar-SA"/>
              </w:rPr>
              <w:t>Revision of S1-232010.</w:t>
            </w:r>
          </w:p>
        </w:tc>
      </w:tr>
      <w:tr w:rsidR="00A441B3" w:rsidRPr="00A75C05" w14:paraId="755C9186" w14:textId="77777777" w:rsidTr="002C53C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0262026" w14:textId="6BD4A811" w:rsidR="00A441B3" w:rsidRPr="002C53CC" w:rsidRDefault="00A441B3" w:rsidP="00A441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C53CC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1ABF7B8" w14:textId="15CF3503" w:rsidR="00A441B3" w:rsidRPr="002C53CC" w:rsidRDefault="00000000" w:rsidP="00A441B3">
            <w:pPr>
              <w:snapToGrid w:val="0"/>
              <w:spacing w:after="0" w:line="240" w:lineRule="auto"/>
            </w:pPr>
            <w:hyperlink r:id="rId17" w:history="1">
              <w:r w:rsidR="00A441B3" w:rsidRPr="002C53CC">
                <w:rPr>
                  <w:rStyle w:val="Hyperlink"/>
                  <w:rFonts w:cs="Arial"/>
                  <w:color w:val="auto"/>
                </w:rPr>
                <w:t>S1-232099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D4B243D" w14:textId="2A856706" w:rsidR="00A441B3" w:rsidRPr="002C53CC" w:rsidRDefault="00A441B3" w:rsidP="00A441B3">
            <w:pPr>
              <w:snapToGrid w:val="0"/>
              <w:spacing w:after="0" w:line="240" w:lineRule="auto"/>
            </w:pPr>
            <w:r w:rsidRPr="002C53CC">
              <w:t>Nokia, Nokia Shanghai Bell, China Mobile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6BA0A95" w14:textId="1B5CB171" w:rsidR="00A441B3" w:rsidRPr="002C53CC" w:rsidRDefault="00A441B3" w:rsidP="00A441B3">
            <w:pPr>
              <w:snapToGrid w:val="0"/>
              <w:spacing w:after="0" w:line="240" w:lineRule="auto"/>
            </w:pPr>
            <w:r w:rsidRPr="002C53CC">
              <w:t>22.843v19.0.0 Update use case 5.3 Geofencing for Visual Line-of-Sight UAV missions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A34C87A" w14:textId="3527E1F2" w:rsidR="00A441B3" w:rsidRPr="002C53CC" w:rsidRDefault="002C53CC" w:rsidP="00A441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C53CC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5FBBBB3" w14:textId="1A63A3A2" w:rsidR="00A441B3" w:rsidRPr="002C53CC" w:rsidRDefault="00A441B3" w:rsidP="00A441B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C53CC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2C53CC">
              <w:t xml:space="preserve">FS_UAV_Ph3 </w:t>
            </w:r>
            <w:r w:rsidRPr="002C53CC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2C53CC">
              <w:t>0003</w:t>
            </w:r>
            <w:r w:rsidRPr="002C53CC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</w:tc>
      </w:tr>
      <w:tr w:rsidR="00A441B3" w:rsidRPr="00A75C05" w14:paraId="1BD0189A" w14:textId="77777777" w:rsidTr="002C53C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47B72A" w14:textId="5840743C" w:rsidR="00A441B3" w:rsidRPr="002C53CC" w:rsidRDefault="00A441B3" w:rsidP="00A441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C53CC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4ABF45" w14:textId="69677D66" w:rsidR="00A441B3" w:rsidRPr="002C53CC" w:rsidRDefault="00000000" w:rsidP="00A441B3">
            <w:pPr>
              <w:snapToGrid w:val="0"/>
              <w:spacing w:after="0" w:line="240" w:lineRule="auto"/>
            </w:pPr>
            <w:hyperlink r:id="rId18" w:history="1">
              <w:r w:rsidR="00A441B3" w:rsidRPr="002C53CC">
                <w:rPr>
                  <w:rStyle w:val="Hyperlink"/>
                  <w:rFonts w:cs="Arial"/>
                  <w:color w:val="auto"/>
                </w:rPr>
                <w:t>S1-232150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987B08" w14:textId="5ACE0F72" w:rsidR="00A441B3" w:rsidRPr="002C53CC" w:rsidRDefault="00A441B3" w:rsidP="00A441B3">
            <w:pPr>
              <w:snapToGrid w:val="0"/>
              <w:spacing w:after="0" w:line="240" w:lineRule="auto"/>
            </w:pPr>
            <w:r w:rsidRPr="002C53CC">
              <w:t>China Mobile, Nokia, Nokia Shanghai Bell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B4A7E3" w14:textId="4E100063" w:rsidR="00A441B3" w:rsidRPr="002C53CC" w:rsidRDefault="00A441B3" w:rsidP="00A441B3">
            <w:pPr>
              <w:snapToGrid w:val="0"/>
              <w:spacing w:after="0" w:line="240" w:lineRule="auto"/>
            </w:pPr>
            <w:r w:rsidRPr="002C53CC">
              <w:t>22.843v19.0.0 update on UC 5.4 network-assisted UAV DAA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99A255" w14:textId="1B1334C1" w:rsidR="00A441B3" w:rsidRPr="002C53CC" w:rsidRDefault="002C53CC" w:rsidP="00A441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C53CC">
              <w:rPr>
                <w:rFonts w:eastAsia="Times New Roman" w:cs="Arial"/>
                <w:szCs w:val="18"/>
                <w:lang w:eastAsia="ar-SA"/>
              </w:rPr>
              <w:t>Revised to S1-232330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F1C0F9" w14:textId="77777777" w:rsidR="00A441B3" w:rsidRPr="002C53CC" w:rsidRDefault="00A441B3" w:rsidP="00A441B3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2C53CC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2C53CC">
              <w:t xml:space="preserve">FS_UAV_Ph3 </w:t>
            </w:r>
            <w:r w:rsidRPr="002C53CC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2C53CC">
              <w:t>0004</w:t>
            </w:r>
            <w:r w:rsidRPr="002C53CC">
              <w:rPr>
                <w:rFonts w:eastAsia="Arial Unicode MS" w:cs="Arial"/>
                <w:i/>
                <w:szCs w:val="18"/>
                <w:lang w:eastAsia="ar-SA"/>
              </w:rPr>
              <w:t>R- Cat D</w:t>
            </w:r>
          </w:p>
          <w:p w14:paraId="6CF55BCF" w14:textId="7FAC373A" w:rsidR="00A441B3" w:rsidRPr="002C53CC" w:rsidRDefault="00A441B3" w:rsidP="00A441B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C53CC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Errors on cover page</w:t>
            </w:r>
          </w:p>
        </w:tc>
      </w:tr>
      <w:tr w:rsidR="002C53CC" w:rsidRPr="00A75C05" w14:paraId="03BD9AF2" w14:textId="77777777" w:rsidTr="002C53C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F14427D" w14:textId="611099C1" w:rsidR="002C53CC" w:rsidRPr="002C53CC" w:rsidRDefault="002C53CC" w:rsidP="00A441B3">
            <w:pPr>
              <w:snapToGrid w:val="0"/>
              <w:spacing w:after="0" w:line="240" w:lineRule="auto"/>
            </w:pPr>
            <w:r w:rsidRPr="002C53CC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747ABB9" w14:textId="4A6DB7B2" w:rsidR="002C53CC" w:rsidRPr="002C53CC" w:rsidRDefault="00000000" w:rsidP="00A441B3">
            <w:pPr>
              <w:snapToGrid w:val="0"/>
              <w:spacing w:after="0" w:line="240" w:lineRule="auto"/>
            </w:pPr>
            <w:hyperlink r:id="rId19" w:history="1">
              <w:r w:rsidR="002C53CC" w:rsidRPr="002C53CC">
                <w:rPr>
                  <w:rStyle w:val="Hyperlink"/>
                  <w:rFonts w:cs="Arial"/>
                  <w:color w:val="auto"/>
                </w:rPr>
                <w:t>S1-232330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393AADB" w14:textId="11A96CCC" w:rsidR="002C53CC" w:rsidRPr="002C53CC" w:rsidRDefault="002C53CC" w:rsidP="00A441B3">
            <w:pPr>
              <w:snapToGrid w:val="0"/>
              <w:spacing w:after="0" w:line="240" w:lineRule="auto"/>
            </w:pPr>
            <w:r w:rsidRPr="002C53CC">
              <w:t>China Mobile, Nokia, Nokia Shanghai Bell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30E5472" w14:textId="2BBF7B25" w:rsidR="002C53CC" w:rsidRPr="002C53CC" w:rsidRDefault="002C53CC" w:rsidP="00A441B3">
            <w:pPr>
              <w:snapToGrid w:val="0"/>
              <w:spacing w:after="0" w:line="240" w:lineRule="auto"/>
            </w:pPr>
            <w:r w:rsidRPr="002C53CC">
              <w:t>22.843v19.0.0 update on UC 5.4 network-assisted UAV DAA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7CA7ECC" w14:textId="4BD26594" w:rsidR="002C53CC" w:rsidRPr="002C53CC" w:rsidRDefault="002C53CC" w:rsidP="00A441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C53CC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FB96B23" w14:textId="77777777" w:rsidR="002C53CC" w:rsidRPr="002C53CC" w:rsidRDefault="002C53CC" w:rsidP="002C53CC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2C53CC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2C53CC">
              <w:rPr>
                <w:i/>
              </w:rPr>
              <w:t xml:space="preserve">FS_UAV_Ph3 </w:t>
            </w:r>
            <w:r w:rsidRPr="002C53CC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2C53CC">
              <w:rPr>
                <w:i/>
              </w:rPr>
              <w:t>0004</w:t>
            </w:r>
            <w:r w:rsidRPr="002C53CC">
              <w:rPr>
                <w:rFonts w:eastAsia="Arial Unicode MS" w:cs="Arial"/>
                <w:i/>
                <w:szCs w:val="18"/>
                <w:lang w:eastAsia="ar-SA"/>
              </w:rPr>
              <w:t>R- Cat D</w:t>
            </w:r>
          </w:p>
          <w:p w14:paraId="4C0903C2" w14:textId="574FCCEB" w:rsidR="002C53CC" w:rsidRPr="002C53CC" w:rsidRDefault="002C53CC" w:rsidP="002C53C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C53CC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Errors on cover page</w:t>
            </w:r>
          </w:p>
          <w:p w14:paraId="7E6F0271" w14:textId="5A372738" w:rsidR="002C53CC" w:rsidRPr="002C53CC" w:rsidRDefault="002C53CC" w:rsidP="00A441B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C53CC">
              <w:rPr>
                <w:rFonts w:eastAsia="Arial Unicode MS" w:cs="Arial"/>
                <w:szCs w:val="18"/>
                <w:lang w:eastAsia="ar-SA"/>
              </w:rPr>
              <w:t>Revision of S1-232150.</w:t>
            </w:r>
          </w:p>
        </w:tc>
      </w:tr>
      <w:tr w:rsidR="00A441B3" w:rsidRPr="00A75C05" w14:paraId="0F65CE65" w14:textId="77777777" w:rsidTr="00085DA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2E3BB7" w14:textId="3BB7F68B" w:rsidR="00A441B3" w:rsidRPr="002C53CC" w:rsidRDefault="00A441B3" w:rsidP="00A441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C53CC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B5DB63" w14:textId="01864116" w:rsidR="00A441B3" w:rsidRPr="002C53CC" w:rsidRDefault="00000000" w:rsidP="00A441B3">
            <w:pPr>
              <w:snapToGrid w:val="0"/>
              <w:spacing w:after="0" w:line="240" w:lineRule="auto"/>
            </w:pPr>
            <w:hyperlink r:id="rId20" w:history="1">
              <w:r w:rsidR="00A441B3" w:rsidRPr="002C53CC">
                <w:rPr>
                  <w:rStyle w:val="Hyperlink"/>
                  <w:rFonts w:cs="Arial"/>
                  <w:color w:val="auto"/>
                </w:rPr>
                <w:t>S1-232152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AE1AC3" w14:textId="69163952" w:rsidR="00A441B3" w:rsidRPr="002C53CC" w:rsidRDefault="00A441B3" w:rsidP="00A441B3">
            <w:pPr>
              <w:snapToGrid w:val="0"/>
              <w:spacing w:after="0" w:line="240" w:lineRule="auto"/>
            </w:pPr>
            <w:r w:rsidRPr="002C53CC">
              <w:t xml:space="preserve">China Mobile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4594B8" w14:textId="28CA5A45" w:rsidR="00A441B3" w:rsidRPr="002C53CC" w:rsidRDefault="00A441B3" w:rsidP="00A441B3">
            <w:pPr>
              <w:snapToGrid w:val="0"/>
              <w:spacing w:after="0" w:line="240" w:lineRule="auto"/>
            </w:pPr>
            <w:proofErr w:type="gramStart"/>
            <w:r w:rsidRPr="002C53CC">
              <w:t>22.843v19.0.0  CR</w:t>
            </w:r>
            <w:proofErr w:type="gramEnd"/>
            <w:r w:rsidRPr="002C53CC">
              <w:t xml:space="preserve"> - Conclusions and Recommendations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66FD36" w14:textId="21437636" w:rsidR="00A441B3" w:rsidRPr="002C53CC" w:rsidRDefault="002C53CC" w:rsidP="00A441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C53CC">
              <w:rPr>
                <w:rFonts w:eastAsia="Times New Roman" w:cs="Arial"/>
                <w:szCs w:val="18"/>
                <w:lang w:eastAsia="ar-SA"/>
              </w:rPr>
              <w:t>Revised to S1-232331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588B49" w14:textId="77777777" w:rsidR="00A441B3" w:rsidRPr="002C53CC" w:rsidRDefault="00A441B3" w:rsidP="00A441B3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2C53CC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2C53CC">
              <w:t xml:space="preserve">FS_UAV_Ph3 </w:t>
            </w:r>
            <w:r w:rsidRPr="002C53CC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2C53CC">
              <w:t>0707</w:t>
            </w:r>
            <w:r w:rsidRPr="002C53CC">
              <w:rPr>
                <w:rFonts w:eastAsia="Arial Unicode MS" w:cs="Arial"/>
                <w:i/>
                <w:szCs w:val="18"/>
                <w:lang w:eastAsia="ar-SA"/>
              </w:rPr>
              <w:t xml:space="preserve">R- Cat </w:t>
            </w:r>
            <w:r w:rsidRPr="002C53CC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D</w:t>
            </w:r>
          </w:p>
          <w:p w14:paraId="710CB417" w14:textId="7007EE16" w:rsidR="00A441B3" w:rsidRPr="002C53CC" w:rsidRDefault="00A441B3" w:rsidP="00A441B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C53CC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Errors on cover page</w:t>
            </w:r>
            <w:r w:rsidRPr="002C53CC">
              <w:rPr>
                <w:rFonts w:eastAsia="Arial Unicode MS" w:cs="Arial"/>
                <w:i/>
                <w:szCs w:val="18"/>
                <w:lang w:eastAsia="ar-SA"/>
              </w:rPr>
              <w:t xml:space="preserve">, </w:t>
            </w:r>
            <w:r w:rsidRPr="002C53CC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Wrong category</w:t>
            </w:r>
          </w:p>
        </w:tc>
      </w:tr>
      <w:tr w:rsidR="002C53CC" w:rsidRPr="00A75C05" w14:paraId="7635B248" w14:textId="77777777" w:rsidTr="00085DA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789973" w14:textId="1558A5B7" w:rsidR="002C53CC" w:rsidRPr="00085DAA" w:rsidRDefault="002C53CC" w:rsidP="00A441B3">
            <w:pPr>
              <w:snapToGrid w:val="0"/>
              <w:spacing w:after="0" w:line="240" w:lineRule="auto"/>
            </w:pPr>
            <w:r w:rsidRPr="00085DAA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A38A7A" w14:textId="1BF42B88" w:rsidR="002C53CC" w:rsidRPr="00085DAA" w:rsidRDefault="00000000" w:rsidP="00A441B3">
            <w:pPr>
              <w:snapToGrid w:val="0"/>
              <w:spacing w:after="0" w:line="240" w:lineRule="auto"/>
            </w:pPr>
            <w:hyperlink r:id="rId21" w:history="1">
              <w:r w:rsidR="002C53CC" w:rsidRPr="00085DAA">
                <w:rPr>
                  <w:rStyle w:val="Hyperlink"/>
                  <w:rFonts w:cs="Arial"/>
                  <w:color w:val="auto"/>
                </w:rPr>
                <w:t>S1-232331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04188D" w14:textId="3E0B76A2" w:rsidR="002C53CC" w:rsidRPr="00085DAA" w:rsidRDefault="002C53CC" w:rsidP="00A441B3">
            <w:pPr>
              <w:snapToGrid w:val="0"/>
              <w:spacing w:after="0" w:line="240" w:lineRule="auto"/>
            </w:pPr>
            <w:r w:rsidRPr="00085DAA">
              <w:t xml:space="preserve">China Mobile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2EB5D5" w14:textId="58D301C3" w:rsidR="002C53CC" w:rsidRPr="00085DAA" w:rsidRDefault="002C53CC" w:rsidP="00A441B3">
            <w:pPr>
              <w:snapToGrid w:val="0"/>
              <w:spacing w:after="0" w:line="240" w:lineRule="auto"/>
            </w:pPr>
            <w:proofErr w:type="gramStart"/>
            <w:r w:rsidRPr="00085DAA">
              <w:t>22.843v19.0.0  CR</w:t>
            </w:r>
            <w:proofErr w:type="gramEnd"/>
            <w:r w:rsidRPr="00085DAA">
              <w:t xml:space="preserve"> - Conclusions and Recommendations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0299B3" w14:textId="146053E5" w:rsidR="002C53CC" w:rsidRPr="00085DAA" w:rsidRDefault="00085DAA" w:rsidP="00A441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5DAA">
              <w:rPr>
                <w:rFonts w:eastAsia="Times New Roman" w:cs="Arial"/>
                <w:szCs w:val="18"/>
                <w:lang w:eastAsia="ar-SA"/>
              </w:rPr>
              <w:t>Revised to S1-232600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62EA94" w14:textId="77777777" w:rsidR="002C53CC" w:rsidRPr="00085DAA" w:rsidRDefault="002C53CC" w:rsidP="002C53CC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085DAA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085DAA">
              <w:rPr>
                <w:i/>
              </w:rPr>
              <w:t xml:space="preserve">FS_UAV_Ph3 </w:t>
            </w:r>
            <w:r w:rsidRPr="00085DAA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085DAA">
              <w:rPr>
                <w:i/>
              </w:rPr>
              <w:t>0707</w:t>
            </w:r>
            <w:r w:rsidRPr="00085DAA">
              <w:rPr>
                <w:rFonts w:eastAsia="Arial Unicode MS" w:cs="Arial"/>
                <w:i/>
                <w:szCs w:val="18"/>
                <w:lang w:eastAsia="ar-SA"/>
              </w:rPr>
              <w:t xml:space="preserve">R- Cat </w:t>
            </w:r>
            <w:r w:rsidRPr="00085DAA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D</w:t>
            </w:r>
          </w:p>
          <w:p w14:paraId="3D0E5593" w14:textId="04CDD994" w:rsidR="002C53CC" w:rsidRPr="00085DAA" w:rsidRDefault="002C53CC" w:rsidP="002C53C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85DAA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Errors on cover page</w:t>
            </w:r>
            <w:r w:rsidRPr="00085DAA">
              <w:rPr>
                <w:rFonts w:eastAsia="Arial Unicode MS" w:cs="Arial"/>
                <w:i/>
                <w:szCs w:val="18"/>
                <w:lang w:eastAsia="ar-SA"/>
              </w:rPr>
              <w:t xml:space="preserve">, </w:t>
            </w:r>
            <w:r w:rsidRPr="00085DAA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Wrong category</w:t>
            </w:r>
          </w:p>
          <w:p w14:paraId="3CCF4277" w14:textId="04DA12C2" w:rsidR="002C53CC" w:rsidRPr="00085DAA" w:rsidRDefault="002C53CC" w:rsidP="00A441B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85DAA">
              <w:rPr>
                <w:rFonts w:eastAsia="Arial Unicode MS" w:cs="Arial"/>
                <w:szCs w:val="18"/>
                <w:lang w:eastAsia="ar-SA"/>
              </w:rPr>
              <w:t>Revision of S1-232152.</w:t>
            </w:r>
          </w:p>
        </w:tc>
      </w:tr>
      <w:tr w:rsidR="00085DAA" w:rsidRPr="00A75C05" w14:paraId="46EC49F3" w14:textId="77777777" w:rsidTr="00085DA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4741F0C" w14:textId="08216AA6" w:rsidR="00085DAA" w:rsidRPr="00085DAA" w:rsidRDefault="00085DAA" w:rsidP="00A441B3">
            <w:pPr>
              <w:snapToGrid w:val="0"/>
              <w:spacing w:after="0" w:line="240" w:lineRule="auto"/>
            </w:pPr>
            <w:r w:rsidRPr="00085DAA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5D7C215" w14:textId="7C8BEC23" w:rsidR="00085DAA" w:rsidRPr="00085DAA" w:rsidRDefault="00000000" w:rsidP="00A441B3">
            <w:pPr>
              <w:snapToGrid w:val="0"/>
              <w:spacing w:after="0" w:line="240" w:lineRule="auto"/>
            </w:pPr>
            <w:hyperlink r:id="rId22" w:history="1">
              <w:r w:rsidR="00085DAA" w:rsidRPr="00085DAA">
                <w:rPr>
                  <w:rStyle w:val="Hyperlink"/>
                  <w:rFonts w:cs="Arial"/>
                  <w:color w:val="auto"/>
                </w:rPr>
                <w:t>S1-232600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13D9EB4" w14:textId="62C74919" w:rsidR="00085DAA" w:rsidRPr="00085DAA" w:rsidRDefault="00085DAA" w:rsidP="00A441B3">
            <w:pPr>
              <w:snapToGrid w:val="0"/>
              <w:spacing w:after="0" w:line="240" w:lineRule="auto"/>
            </w:pPr>
            <w:r w:rsidRPr="00085DAA">
              <w:t xml:space="preserve">China Mobile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3FE61FD" w14:textId="124C2604" w:rsidR="00085DAA" w:rsidRPr="00085DAA" w:rsidRDefault="00085DAA" w:rsidP="00A441B3">
            <w:pPr>
              <w:snapToGrid w:val="0"/>
              <w:spacing w:after="0" w:line="240" w:lineRule="auto"/>
            </w:pPr>
            <w:proofErr w:type="gramStart"/>
            <w:r w:rsidRPr="00085DAA">
              <w:t>22.843v19.0.0  CR</w:t>
            </w:r>
            <w:proofErr w:type="gramEnd"/>
            <w:r w:rsidRPr="00085DAA">
              <w:t xml:space="preserve"> - Conclusions and Recommendations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0217D4" w14:textId="7ADAC17A" w:rsidR="00085DAA" w:rsidRPr="00085DAA" w:rsidRDefault="00085DAA" w:rsidP="00A441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5DAA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18099D8" w14:textId="77777777" w:rsidR="00085DAA" w:rsidRPr="00085DAA" w:rsidRDefault="00085DAA" w:rsidP="00085DAA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085DAA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085DAA">
              <w:rPr>
                <w:i/>
              </w:rPr>
              <w:t xml:space="preserve">FS_UAV_Ph3 </w:t>
            </w:r>
            <w:r w:rsidRPr="00085DAA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085DAA">
              <w:rPr>
                <w:i/>
              </w:rPr>
              <w:t>0707</w:t>
            </w:r>
            <w:r w:rsidRPr="00085DAA">
              <w:rPr>
                <w:rFonts w:eastAsia="Arial Unicode MS" w:cs="Arial"/>
                <w:i/>
                <w:szCs w:val="18"/>
                <w:lang w:eastAsia="ar-SA"/>
              </w:rPr>
              <w:t xml:space="preserve">R- Cat </w:t>
            </w:r>
            <w:r w:rsidRPr="00085DAA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D</w:t>
            </w:r>
          </w:p>
          <w:p w14:paraId="1D9ACB96" w14:textId="77777777" w:rsidR="00085DAA" w:rsidRPr="00085DAA" w:rsidRDefault="00085DAA" w:rsidP="00085DAA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085DAA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Errors on cover page</w:t>
            </w:r>
            <w:r w:rsidRPr="00085DAA">
              <w:rPr>
                <w:rFonts w:eastAsia="Arial Unicode MS" w:cs="Arial"/>
                <w:i/>
                <w:szCs w:val="18"/>
                <w:lang w:eastAsia="ar-SA"/>
              </w:rPr>
              <w:t xml:space="preserve">, </w:t>
            </w:r>
            <w:r w:rsidRPr="00085DAA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Wrong category</w:t>
            </w:r>
          </w:p>
          <w:p w14:paraId="2D0223C6" w14:textId="56810458" w:rsidR="00085DAA" w:rsidRPr="00085DAA" w:rsidRDefault="00085DAA" w:rsidP="00085DA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85DAA">
              <w:rPr>
                <w:rFonts w:eastAsia="Arial Unicode MS" w:cs="Arial"/>
                <w:i/>
                <w:szCs w:val="18"/>
                <w:lang w:eastAsia="ar-SA"/>
              </w:rPr>
              <w:t>Revision of S1-232152.</w:t>
            </w:r>
          </w:p>
          <w:p w14:paraId="3858EF97" w14:textId="455D162F" w:rsidR="00085DAA" w:rsidRPr="00085DAA" w:rsidRDefault="00085DAA" w:rsidP="002C53C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85DAA">
              <w:rPr>
                <w:rFonts w:eastAsia="Arial Unicode MS" w:cs="Arial"/>
                <w:szCs w:val="18"/>
                <w:lang w:eastAsia="ar-SA"/>
              </w:rPr>
              <w:t>Revision of S1-232331.</w:t>
            </w:r>
          </w:p>
        </w:tc>
      </w:tr>
      <w:tr w:rsidR="00470FA4" w:rsidRPr="00745D37" w14:paraId="01C19005" w14:textId="77777777" w:rsidTr="00E61342">
        <w:trPr>
          <w:trHeight w:val="141"/>
        </w:trPr>
        <w:tc>
          <w:tcPr>
            <w:tcW w:w="14426" w:type="dxa"/>
            <w:gridSpan w:val="10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B2912C3" w14:textId="380E8BBE" w:rsidR="00470FA4" w:rsidRPr="00745D37" w:rsidRDefault="00AF7326" w:rsidP="00486775">
            <w:pPr>
              <w:pStyle w:val="Heading2"/>
              <w:rPr>
                <w:lang w:val="en-US"/>
              </w:rPr>
            </w:pPr>
            <w:r w:rsidRPr="006E1FBB">
              <w:rPr>
                <w:noProof/>
              </w:rPr>
              <w:t>UAS_Ph3</w:t>
            </w:r>
            <w:r w:rsidR="00470FA4" w:rsidRPr="00745D37">
              <w:rPr>
                <w:lang w:val="en-US"/>
              </w:rPr>
              <w:t xml:space="preserve">: </w:t>
            </w:r>
            <w:r w:rsidR="00470FA4" w:rsidRPr="002C3C0B">
              <w:rPr>
                <w:rFonts w:eastAsia="Batang"/>
                <w:lang w:eastAsia="zh-CN"/>
              </w:rPr>
              <w:t xml:space="preserve">Uncrewed Aerial System Phase 3 </w:t>
            </w:r>
            <w:r w:rsidR="00470FA4" w:rsidRPr="00745D37">
              <w:rPr>
                <w:lang w:val="en-US"/>
              </w:rPr>
              <w:t>[</w:t>
            </w:r>
            <w:hyperlink r:id="rId23" w:history="1">
              <w:r w:rsidR="00470FA4" w:rsidRPr="002C3C0B">
                <w:rPr>
                  <w:rStyle w:val="Hyperlink"/>
                </w:rPr>
                <w:t>SP-230518</w:t>
              </w:r>
            </w:hyperlink>
            <w:r w:rsidR="00470FA4">
              <w:t>]</w:t>
            </w:r>
          </w:p>
        </w:tc>
      </w:tr>
      <w:tr w:rsidR="00470FA4" w:rsidRPr="00206C4A" w14:paraId="6C8C5996" w14:textId="77777777" w:rsidTr="00F24323">
        <w:trPr>
          <w:trHeight w:val="141"/>
        </w:trPr>
        <w:tc>
          <w:tcPr>
            <w:tcW w:w="14426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79BEC6BC" w14:textId="77777777" w:rsidR="00470FA4" w:rsidRPr="00DF5A37" w:rsidRDefault="00470FA4" w:rsidP="00470FA4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DF5A37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26DB1FF9" w14:textId="77777777" w:rsidR="00470FA4" w:rsidRPr="00B209E2" w:rsidRDefault="00470FA4" w:rsidP="00470FA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gramStart"/>
            <w:r w:rsidRPr="00B209E2">
              <w:rPr>
                <w:rFonts w:eastAsia="Arial Unicode MS" w:cs="Arial"/>
                <w:szCs w:val="18"/>
                <w:lang w:val="fr-FR" w:eastAsia="ar-SA"/>
              </w:rPr>
              <w:t>Rapporteur:</w:t>
            </w:r>
            <w:proofErr w:type="gramEnd"/>
            <w:r w:rsidRPr="00B209E2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 w:rsidRPr="00B209E2">
              <w:rPr>
                <w:rFonts w:eastAsia="SimSun" w:hint="eastAsia"/>
                <w:lang w:val="fr-FR" w:eastAsia="zh-CN"/>
              </w:rPr>
              <w:t>Pengtai</w:t>
            </w:r>
            <w:proofErr w:type="spellEnd"/>
            <w:r w:rsidRPr="00B209E2">
              <w:rPr>
                <w:rFonts w:eastAsia="SimSun" w:hint="eastAsia"/>
                <w:lang w:val="fr-FR" w:eastAsia="zh-CN"/>
              </w:rPr>
              <w:t xml:space="preserve"> Qin </w:t>
            </w:r>
            <w:r w:rsidRPr="00B209E2">
              <w:rPr>
                <w:rFonts w:eastAsia="SimSun"/>
                <w:lang w:val="fr-FR" w:eastAsia="zh-CN"/>
              </w:rPr>
              <w:t>(</w:t>
            </w:r>
            <w:r w:rsidRPr="00B209E2">
              <w:rPr>
                <w:rFonts w:eastAsia="SimSun" w:hint="eastAsia"/>
                <w:lang w:val="fr-FR" w:eastAsia="zh-CN"/>
              </w:rPr>
              <w:t>China Mobile</w:t>
            </w:r>
            <w:r w:rsidRPr="00B209E2">
              <w:rPr>
                <w:rFonts w:eastAsia="SimSun"/>
                <w:lang w:val="fr-FR" w:eastAsia="zh-CN"/>
              </w:rPr>
              <w:t>)</w:t>
            </w:r>
          </w:p>
          <w:p w14:paraId="5576658F" w14:textId="7C220E70" w:rsidR="00470FA4" w:rsidRPr="00DF5A37" w:rsidRDefault="00470FA4" w:rsidP="00470FA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DF5A37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DF5A37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SA#</w:t>
            </w:r>
            <w:r>
              <w:rPr>
                <w:rFonts w:eastAsia="Arial Unicode MS" w:cs="Arial"/>
                <w:szCs w:val="18"/>
                <w:lang w:val="fr-FR" w:eastAsia="ar-SA"/>
              </w:rPr>
              <w:t>102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(</w:t>
            </w:r>
            <w:r>
              <w:rPr>
                <w:rFonts w:eastAsia="Arial Unicode MS" w:cs="Arial"/>
                <w:szCs w:val="18"/>
                <w:lang w:val="fr-FR" w:eastAsia="ar-SA"/>
              </w:rPr>
              <w:t>12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/202</w:t>
            </w:r>
            <w:r>
              <w:rPr>
                <w:rFonts w:eastAsia="Arial Unicode MS" w:cs="Arial"/>
                <w:szCs w:val="18"/>
                <w:lang w:val="fr-FR" w:eastAsia="ar-SA"/>
              </w:rPr>
              <w:t>3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)</w:t>
            </w:r>
          </w:p>
          <w:p w14:paraId="3A23053A" w14:textId="54E6023F" w:rsidR="00470FA4" w:rsidRPr="00DF5A37" w:rsidRDefault="00470FA4" w:rsidP="00470FA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 w:rsidRPr="00DF5A37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DF5A37"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0</w:t>
            </w:r>
            <w:r w:rsidRPr="00DF5A37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470FA4" w:rsidRPr="00A75C05" w14:paraId="53F746E8" w14:textId="77777777" w:rsidTr="00085DA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E7820D" w14:textId="21107405" w:rsidR="00470FA4" w:rsidRPr="00F24323" w:rsidRDefault="00AF7326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24323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75292E" w14:textId="1B097CD2" w:rsidR="00470FA4" w:rsidRPr="00F24323" w:rsidRDefault="00000000" w:rsidP="00470FA4">
            <w:pPr>
              <w:snapToGrid w:val="0"/>
              <w:spacing w:after="0" w:line="240" w:lineRule="auto"/>
            </w:pPr>
            <w:hyperlink r:id="rId24" w:history="1">
              <w:r w:rsidR="00470FA4" w:rsidRPr="00F24323">
                <w:rPr>
                  <w:rStyle w:val="Hyperlink"/>
                  <w:rFonts w:cs="Arial"/>
                  <w:color w:val="auto"/>
                </w:rPr>
                <w:t>S1-232102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B9983D" w14:textId="0D16EF96" w:rsidR="00470FA4" w:rsidRPr="00F24323" w:rsidRDefault="00470FA4" w:rsidP="00470FA4">
            <w:pPr>
              <w:snapToGrid w:val="0"/>
              <w:spacing w:after="0" w:line="240" w:lineRule="auto"/>
            </w:pPr>
            <w:r w:rsidRPr="00F24323">
              <w:t>Nokia, Nokia Shanghai Bell, China Mobile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121D6B" w14:textId="4CB717CB" w:rsidR="00470FA4" w:rsidRPr="00F24323" w:rsidRDefault="00AF7326" w:rsidP="00470FA4">
            <w:pPr>
              <w:snapToGrid w:val="0"/>
              <w:spacing w:after="0" w:line="240" w:lineRule="auto"/>
            </w:pPr>
            <w:r w:rsidRPr="00F24323">
              <w:t xml:space="preserve">22.125v17.6.0 </w:t>
            </w:r>
            <w:r w:rsidR="00470FA4" w:rsidRPr="00F24323">
              <w:t>Additional requirements for network support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FF9A16" w14:textId="61D04164" w:rsidR="00470FA4" w:rsidRPr="00F24323" w:rsidRDefault="00F24323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24323">
              <w:rPr>
                <w:rFonts w:eastAsia="Times New Roman" w:cs="Arial"/>
                <w:szCs w:val="18"/>
                <w:lang w:eastAsia="ar-SA"/>
              </w:rPr>
              <w:t>Revised to S1-232326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ED5B3E" w14:textId="5F2E2E7A" w:rsidR="00AF7326" w:rsidRPr="00F24323" w:rsidRDefault="00AF7326" w:rsidP="00AF7326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F24323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F24323">
              <w:rPr>
                <w:noProof/>
              </w:rPr>
              <w:t xml:space="preserve">UAS_Ph3 </w:t>
            </w:r>
            <w:r w:rsidRPr="00F24323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F24323">
              <w:t>0044</w:t>
            </w:r>
            <w:r w:rsidRPr="00F24323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14:paraId="0CC746E4" w14:textId="77777777" w:rsidR="00470FA4" w:rsidRPr="00F24323" w:rsidRDefault="00470FA4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24323" w:rsidRPr="00A75C05" w14:paraId="65AA3016" w14:textId="77777777" w:rsidTr="00085DA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BEF0328" w14:textId="09449E77" w:rsidR="00F24323" w:rsidRPr="00085DAA" w:rsidRDefault="00F24323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5DA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B590D32" w14:textId="7B490649" w:rsidR="00F24323" w:rsidRPr="00085DAA" w:rsidRDefault="00000000" w:rsidP="00470FA4">
            <w:pPr>
              <w:snapToGrid w:val="0"/>
              <w:spacing w:after="0" w:line="240" w:lineRule="auto"/>
            </w:pPr>
            <w:hyperlink r:id="rId25" w:history="1">
              <w:r w:rsidR="00F24323" w:rsidRPr="00085DAA">
                <w:rPr>
                  <w:rStyle w:val="Hyperlink"/>
                  <w:rFonts w:cs="Arial"/>
                  <w:color w:val="auto"/>
                </w:rPr>
                <w:t>S1-232326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25BEDC9" w14:textId="1E0DB8C0" w:rsidR="00F24323" w:rsidRPr="00085DAA" w:rsidRDefault="00F24323" w:rsidP="00470FA4">
            <w:pPr>
              <w:snapToGrid w:val="0"/>
              <w:spacing w:after="0" w:line="240" w:lineRule="auto"/>
            </w:pPr>
            <w:r w:rsidRPr="00085DAA">
              <w:t>Nokia, Nokia Shanghai Bell, China Mobile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BBE21D1" w14:textId="0F7567A2" w:rsidR="00F24323" w:rsidRPr="00085DAA" w:rsidRDefault="00F24323" w:rsidP="00470FA4">
            <w:pPr>
              <w:snapToGrid w:val="0"/>
              <w:spacing w:after="0" w:line="240" w:lineRule="auto"/>
            </w:pPr>
            <w:r w:rsidRPr="00085DAA">
              <w:t>22.125v17.6.0 Additional requirements for network support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8243B0D" w14:textId="0F84F5CB" w:rsidR="00F24323" w:rsidRPr="00085DAA" w:rsidRDefault="00085DAA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5DAA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>*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7D95E39" w14:textId="77777777" w:rsidR="00F24323" w:rsidRPr="00085DAA" w:rsidRDefault="00F24323" w:rsidP="00F24323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085DAA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085DAA">
              <w:rPr>
                <w:i/>
                <w:noProof/>
              </w:rPr>
              <w:t xml:space="preserve">UAS_Ph3 </w:t>
            </w:r>
            <w:r w:rsidRPr="00085DAA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085DAA">
              <w:rPr>
                <w:i/>
              </w:rPr>
              <w:t>0044</w:t>
            </w:r>
            <w:r w:rsidRPr="00085DAA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14:paraId="5070D65B" w14:textId="77777777" w:rsidR="00F24323" w:rsidRPr="00085DAA" w:rsidRDefault="00F24323" w:rsidP="00AF732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10FA1953" w14:textId="287FF899" w:rsidR="00F24323" w:rsidRPr="00085DAA" w:rsidRDefault="00F24323" w:rsidP="00AF732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85DAA">
              <w:rPr>
                <w:rFonts w:eastAsia="Arial Unicode MS" w:cs="Arial"/>
                <w:szCs w:val="18"/>
                <w:lang w:eastAsia="ar-SA"/>
              </w:rPr>
              <w:t>Revision of S1-232102.</w:t>
            </w:r>
          </w:p>
        </w:tc>
      </w:tr>
      <w:tr w:rsidR="00470FA4" w:rsidRPr="00A75C05" w14:paraId="165CDF58" w14:textId="77777777" w:rsidTr="00176A5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682752" w14:textId="05F6EA58" w:rsidR="00470FA4" w:rsidRPr="00F24323" w:rsidRDefault="00AF7326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24323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B943FD" w14:textId="1547DDC6" w:rsidR="00470FA4" w:rsidRPr="00F24323" w:rsidRDefault="00000000" w:rsidP="00470FA4">
            <w:pPr>
              <w:snapToGrid w:val="0"/>
              <w:spacing w:after="0" w:line="240" w:lineRule="auto"/>
            </w:pPr>
            <w:hyperlink r:id="rId26" w:history="1">
              <w:r w:rsidR="00470FA4" w:rsidRPr="00F24323">
                <w:rPr>
                  <w:rStyle w:val="Hyperlink"/>
                  <w:rFonts w:cs="Arial"/>
                  <w:color w:val="auto"/>
                </w:rPr>
                <w:t>S1-232103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721A86" w14:textId="43F1FCEC" w:rsidR="00470FA4" w:rsidRPr="00F24323" w:rsidRDefault="00470FA4" w:rsidP="00470FA4">
            <w:pPr>
              <w:snapToGrid w:val="0"/>
              <w:spacing w:after="0" w:line="240" w:lineRule="auto"/>
            </w:pPr>
            <w:r w:rsidRPr="00F24323">
              <w:t>Nokia, Nokia Shanghai Bell, China Mobile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7069CF" w14:textId="1FF05756" w:rsidR="00470FA4" w:rsidRPr="00F24323" w:rsidRDefault="00AF7326" w:rsidP="00470FA4">
            <w:pPr>
              <w:snapToGrid w:val="0"/>
              <w:spacing w:after="0" w:line="240" w:lineRule="auto"/>
            </w:pPr>
            <w:r w:rsidRPr="00F24323">
              <w:t xml:space="preserve">22.125v17.6.0 </w:t>
            </w:r>
            <w:r w:rsidR="00470FA4" w:rsidRPr="00F24323">
              <w:t>Additional requirements for network exposure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980FF5" w14:textId="49009350" w:rsidR="00470FA4" w:rsidRPr="00F24323" w:rsidRDefault="00F24323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24323">
              <w:rPr>
                <w:rFonts w:eastAsia="Times New Roman" w:cs="Arial"/>
                <w:szCs w:val="18"/>
                <w:lang w:eastAsia="ar-SA"/>
              </w:rPr>
              <w:t>Revised to S1-232327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8695B9" w14:textId="6A194FBD" w:rsidR="00AF7326" w:rsidRPr="00F24323" w:rsidRDefault="00AF7326" w:rsidP="00AF7326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F24323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F24323">
              <w:rPr>
                <w:noProof/>
              </w:rPr>
              <w:t xml:space="preserve">UAS_Ph3 </w:t>
            </w:r>
            <w:r w:rsidRPr="00F24323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F24323">
              <w:t>0045</w:t>
            </w:r>
            <w:r w:rsidRPr="00F24323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14:paraId="7BA8D0BD" w14:textId="77777777" w:rsidR="00470FA4" w:rsidRPr="00F24323" w:rsidRDefault="00470FA4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24323" w:rsidRPr="00A75C05" w14:paraId="5CE195E9" w14:textId="77777777" w:rsidTr="00085DA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E6C6E6" w14:textId="6EE1C94B" w:rsidR="00F24323" w:rsidRPr="00176A52" w:rsidRDefault="00F24323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6A5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690CD2" w14:textId="594BBC2C" w:rsidR="00F24323" w:rsidRPr="00176A52" w:rsidRDefault="00000000" w:rsidP="00470FA4">
            <w:pPr>
              <w:snapToGrid w:val="0"/>
              <w:spacing w:after="0" w:line="240" w:lineRule="auto"/>
            </w:pPr>
            <w:hyperlink r:id="rId27" w:history="1">
              <w:r w:rsidR="00F24323" w:rsidRPr="00176A52">
                <w:rPr>
                  <w:rStyle w:val="Hyperlink"/>
                  <w:rFonts w:cs="Arial"/>
                  <w:color w:val="auto"/>
                </w:rPr>
                <w:t>S1-232327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1D8EAA" w14:textId="35EFD4E0" w:rsidR="00F24323" w:rsidRPr="00176A52" w:rsidRDefault="00F24323" w:rsidP="00470FA4">
            <w:pPr>
              <w:snapToGrid w:val="0"/>
              <w:spacing w:after="0" w:line="240" w:lineRule="auto"/>
            </w:pPr>
            <w:r w:rsidRPr="00176A52">
              <w:t>Nokia, Nokia Shanghai Bell, China Mobile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F6C6FC" w14:textId="4CC660D4" w:rsidR="00F24323" w:rsidRPr="00176A52" w:rsidRDefault="00F24323" w:rsidP="00470FA4">
            <w:pPr>
              <w:snapToGrid w:val="0"/>
              <w:spacing w:after="0" w:line="240" w:lineRule="auto"/>
            </w:pPr>
            <w:r w:rsidRPr="00176A52">
              <w:t>22.125v17.6.0 Additional requirements for network exposure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3C6001" w14:textId="3947D2E6" w:rsidR="00F24323" w:rsidRPr="00176A52" w:rsidRDefault="00176A52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6A52">
              <w:rPr>
                <w:rFonts w:eastAsia="Times New Roman" w:cs="Arial"/>
                <w:szCs w:val="18"/>
                <w:lang w:eastAsia="ar-SA"/>
              </w:rPr>
              <w:t>Revised to S1-232332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E04E89" w14:textId="77777777" w:rsidR="00F24323" w:rsidRPr="00176A52" w:rsidRDefault="00F24323" w:rsidP="00F24323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176A52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176A52">
              <w:rPr>
                <w:i/>
                <w:noProof/>
              </w:rPr>
              <w:t xml:space="preserve">UAS_Ph3 </w:t>
            </w:r>
            <w:r w:rsidRPr="00176A52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176A52">
              <w:rPr>
                <w:i/>
              </w:rPr>
              <w:t>0045</w:t>
            </w:r>
            <w:r w:rsidRPr="00176A52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14:paraId="405EAD4A" w14:textId="77777777" w:rsidR="00F24323" w:rsidRPr="00176A52" w:rsidRDefault="00F24323" w:rsidP="00AF732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473BD184" w14:textId="66F42C91" w:rsidR="00F24323" w:rsidRPr="00176A52" w:rsidRDefault="00F24323" w:rsidP="00AF732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76A52">
              <w:rPr>
                <w:rFonts w:eastAsia="Arial Unicode MS" w:cs="Arial"/>
                <w:szCs w:val="18"/>
                <w:lang w:eastAsia="ar-SA"/>
              </w:rPr>
              <w:t>Revision of S1-232103.</w:t>
            </w:r>
          </w:p>
        </w:tc>
      </w:tr>
      <w:tr w:rsidR="00176A52" w:rsidRPr="00A75C05" w14:paraId="631366D4" w14:textId="77777777" w:rsidTr="00085DA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D0CA54A" w14:textId="1AEAD19F" w:rsidR="00176A52" w:rsidRPr="00085DAA" w:rsidRDefault="00176A52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5DA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92DF188" w14:textId="4541DC18" w:rsidR="00176A52" w:rsidRPr="00085DAA" w:rsidRDefault="00000000" w:rsidP="00470FA4">
            <w:pPr>
              <w:snapToGrid w:val="0"/>
              <w:spacing w:after="0" w:line="240" w:lineRule="auto"/>
              <w:rPr>
                <w:rFonts w:cs="Arial"/>
              </w:rPr>
            </w:pPr>
            <w:hyperlink r:id="rId28" w:history="1">
              <w:r w:rsidR="00176A52" w:rsidRPr="00085DAA">
                <w:rPr>
                  <w:rStyle w:val="Hyperlink"/>
                  <w:rFonts w:cs="Arial"/>
                  <w:color w:val="auto"/>
                </w:rPr>
                <w:t>S1-232332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297CC98" w14:textId="534B7D9B" w:rsidR="00176A52" w:rsidRPr="00085DAA" w:rsidRDefault="00176A52" w:rsidP="00470FA4">
            <w:pPr>
              <w:snapToGrid w:val="0"/>
              <w:spacing w:after="0" w:line="240" w:lineRule="auto"/>
            </w:pPr>
            <w:r w:rsidRPr="00085DAA">
              <w:t>Nokia, Nokia Shanghai Bell, China Mobile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490A310" w14:textId="121E7F8C" w:rsidR="00176A52" w:rsidRPr="00085DAA" w:rsidRDefault="00176A52" w:rsidP="00470FA4">
            <w:pPr>
              <w:snapToGrid w:val="0"/>
              <w:spacing w:after="0" w:line="240" w:lineRule="auto"/>
            </w:pPr>
            <w:r w:rsidRPr="00085DAA">
              <w:t>22.125v17.6.0 Additional requirements for network exposure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BCC4701" w14:textId="7AD6295C" w:rsidR="00176A52" w:rsidRPr="00085DAA" w:rsidRDefault="00085DAA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5DAA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>*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05E4E4E" w14:textId="77777777" w:rsidR="00176A52" w:rsidRPr="00085DAA" w:rsidRDefault="00176A52" w:rsidP="00176A52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085DAA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085DAA">
              <w:rPr>
                <w:i/>
                <w:noProof/>
              </w:rPr>
              <w:t xml:space="preserve">UAS_Ph3 </w:t>
            </w:r>
            <w:r w:rsidRPr="00085DAA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085DAA">
              <w:rPr>
                <w:i/>
              </w:rPr>
              <w:t>0045</w:t>
            </w:r>
            <w:r w:rsidRPr="00085DAA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14:paraId="7CEED6CE" w14:textId="77777777" w:rsidR="00176A52" w:rsidRPr="00085DAA" w:rsidRDefault="00176A52" w:rsidP="00176A52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  <w:p w14:paraId="53B95B2E" w14:textId="71B3A02F" w:rsidR="00176A52" w:rsidRPr="00085DAA" w:rsidRDefault="00176A52" w:rsidP="00176A5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85DAA">
              <w:rPr>
                <w:rFonts w:eastAsia="Arial Unicode MS" w:cs="Arial"/>
                <w:i/>
                <w:szCs w:val="18"/>
                <w:lang w:eastAsia="ar-SA"/>
              </w:rPr>
              <w:t>Revision of S1-232103.</w:t>
            </w:r>
          </w:p>
          <w:p w14:paraId="36CC9F98" w14:textId="3D7885FF" w:rsidR="00176A52" w:rsidRPr="00085DAA" w:rsidRDefault="00176A52" w:rsidP="00F2432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85DAA">
              <w:rPr>
                <w:rFonts w:eastAsia="Arial Unicode MS" w:cs="Arial"/>
                <w:szCs w:val="18"/>
                <w:lang w:eastAsia="ar-SA"/>
              </w:rPr>
              <w:t>Revision of S1-232327.</w:t>
            </w:r>
          </w:p>
        </w:tc>
      </w:tr>
      <w:tr w:rsidR="00470FA4" w:rsidRPr="00A75C05" w14:paraId="65303D26" w14:textId="77777777" w:rsidTr="00176A5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F0F00A" w14:textId="797922C1" w:rsidR="00470FA4" w:rsidRPr="00F24323" w:rsidRDefault="00AF7326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24323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356488" w14:textId="38C4216D" w:rsidR="00470FA4" w:rsidRPr="00F24323" w:rsidRDefault="00000000" w:rsidP="00470FA4">
            <w:pPr>
              <w:snapToGrid w:val="0"/>
              <w:spacing w:after="0" w:line="240" w:lineRule="auto"/>
            </w:pPr>
            <w:hyperlink r:id="rId29" w:history="1">
              <w:r w:rsidR="00470FA4" w:rsidRPr="00F24323">
                <w:rPr>
                  <w:rStyle w:val="Hyperlink"/>
                  <w:rFonts w:cs="Arial"/>
                  <w:color w:val="auto"/>
                </w:rPr>
                <w:t>S1-232153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5E9864" w14:textId="3580C2C0" w:rsidR="00470FA4" w:rsidRPr="00F24323" w:rsidRDefault="00470FA4" w:rsidP="00470FA4">
            <w:pPr>
              <w:snapToGrid w:val="0"/>
              <w:spacing w:after="0" w:line="240" w:lineRule="auto"/>
            </w:pPr>
            <w:r w:rsidRPr="00F24323">
              <w:t>China Mobile, Nokia, Nokia Shanghai Bell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08E5C9" w14:textId="3158BB75" w:rsidR="00470FA4" w:rsidRPr="00F24323" w:rsidRDefault="00AF7326" w:rsidP="00470FA4">
            <w:pPr>
              <w:snapToGrid w:val="0"/>
              <w:spacing w:after="0" w:line="240" w:lineRule="auto"/>
            </w:pPr>
            <w:proofErr w:type="gramStart"/>
            <w:r w:rsidRPr="00F24323">
              <w:t xml:space="preserve">22.125v17.6.0  </w:t>
            </w:r>
            <w:r w:rsidR="00470FA4" w:rsidRPr="00F24323">
              <w:t>22125</w:t>
            </w:r>
            <w:proofErr w:type="gramEnd"/>
            <w:r w:rsidR="00470FA4" w:rsidRPr="00F24323">
              <w:t> CR - additional Requirements for Remote Identification of UAS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63FF00" w14:textId="38317C0B" w:rsidR="00470FA4" w:rsidRPr="00F24323" w:rsidRDefault="00F24323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24323">
              <w:rPr>
                <w:rFonts w:eastAsia="Times New Roman" w:cs="Arial"/>
                <w:szCs w:val="18"/>
                <w:lang w:eastAsia="ar-SA"/>
              </w:rPr>
              <w:t>Revised to S1-232328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931D14" w14:textId="7481629D" w:rsidR="00AF7326" w:rsidRPr="00F24323" w:rsidRDefault="00AF7326" w:rsidP="00AF7326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F24323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F24323">
              <w:rPr>
                <w:noProof/>
              </w:rPr>
              <w:t xml:space="preserve">UAS_Ph3 </w:t>
            </w:r>
            <w:r w:rsidRPr="00F24323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F24323">
              <w:t>0046</w:t>
            </w:r>
            <w:r w:rsidRPr="00F24323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14:paraId="333A7892" w14:textId="69A33E91" w:rsidR="00470FA4" w:rsidRPr="00F24323" w:rsidRDefault="00AF7326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24323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Errors on cover page</w:t>
            </w:r>
          </w:p>
        </w:tc>
      </w:tr>
      <w:tr w:rsidR="00F24323" w:rsidRPr="00A75C05" w14:paraId="31F93CD2" w14:textId="77777777" w:rsidTr="00085DA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1D5C19" w14:textId="6B75DC67" w:rsidR="00F24323" w:rsidRPr="00176A52" w:rsidRDefault="00F24323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6A5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62F3D6" w14:textId="4919337B" w:rsidR="00F24323" w:rsidRPr="00176A52" w:rsidRDefault="00000000" w:rsidP="00470FA4">
            <w:pPr>
              <w:snapToGrid w:val="0"/>
              <w:spacing w:after="0" w:line="240" w:lineRule="auto"/>
            </w:pPr>
            <w:hyperlink r:id="rId30" w:history="1">
              <w:r w:rsidR="00F24323" w:rsidRPr="00176A52">
                <w:rPr>
                  <w:rStyle w:val="Hyperlink"/>
                  <w:rFonts w:cs="Arial"/>
                  <w:color w:val="auto"/>
                </w:rPr>
                <w:t>S1-232328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3140E4" w14:textId="10A4260B" w:rsidR="00F24323" w:rsidRPr="00176A52" w:rsidRDefault="00F24323" w:rsidP="00470FA4">
            <w:pPr>
              <w:snapToGrid w:val="0"/>
              <w:spacing w:after="0" w:line="240" w:lineRule="auto"/>
            </w:pPr>
            <w:r w:rsidRPr="00176A52">
              <w:t>China Mobile, Nokia, Nokia Shanghai Bell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935719" w14:textId="045426BA" w:rsidR="00F24323" w:rsidRPr="00176A52" w:rsidRDefault="00F24323" w:rsidP="00470FA4">
            <w:pPr>
              <w:snapToGrid w:val="0"/>
              <w:spacing w:after="0" w:line="240" w:lineRule="auto"/>
            </w:pPr>
            <w:proofErr w:type="gramStart"/>
            <w:r w:rsidRPr="00176A52">
              <w:t>22.125v17.6.0  22125</w:t>
            </w:r>
            <w:proofErr w:type="gramEnd"/>
            <w:r w:rsidRPr="00176A52">
              <w:t> CR - additional Requirements for Remote Identification of UAS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8145FB" w14:textId="3FC247FE" w:rsidR="00F24323" w:rsidRPr="00176A52" w:rsidRDefault="00176A52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6A52">
              <w:rPr>
                <w:rFonts w:eastAsia="Times New Roman" w:cs="Arial"/>
                <w:szCs w:val="18"/>
                <w:lang w:eastAsia="ar-SA"/>
              </w:rPr>
              <w:t>Revised to S1-232333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0335CB" w14:textId="77777777" w:rsidR="00F24323" w:rsidRPr="00176A52" w:rsidRDefault="00F24323" w:rsidP="00F24323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176A52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176A52">
              <w:rPr>
                <w:i/>
                <w:noProof/>
              </w:rPr>
              <w:t xml:space="preserve">UAS_Ph3 </w:t>
            </w:r>
            <w:r w:rsidRPr="00176A52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176A52">
              <w:rPr>
                <w:i/>
              </w:rPr>
              <w:t>0046</w:t>
            </w:r>
            <w:r w:rsidRPr="00176A52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14:paraId="309E7A7A" w14:textId="5333A65B" w:rsidR="00F24323" w:rsidRPr="00176A52" w:rsidRDefault="00F24323" w:rsidP="00F2432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76A52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Errors on cover page</w:t>
            </w:r>
          </w:p>
          <w:p w14:paraId="6C66773C" w14:textId="239545AB" w:rsidR="00F24323" w:rsidRPr="00176A52" w:rsidRDefault="00F24323" w:rsidP="00AF732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76A52">
              <w:rPr>
                <w:rFonts w:eastAsia="Arial Unicode MS" w:cs="Arial"/>
                <w:szCs w:val="18"/>
                <w:lang w:eastAsia="ar-SA"/>
              </w:rPr>
              <w:t>Revision of S1-232153.</w:t>
            </w:r>
          </w:p>
        </w:tc>
      </w:tr>
      <w:tr w:rsidR="00176A52" w:rsidRPr="00A75C05" w14:paraId="1690387F" w14:textId="77777777" w:rsidTr="00085DA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3B3557" w14:textId="4C4DACE2" w:rsidR="00176A52" w:rsidRPr="00085DAA" w:rsidRDefault="00176A52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5DA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7A354E" w14:textId="00F77F8F" w:rsidR="00176A52" w:rsidRPr="00085DAA" w:rsidRDefault="00000000" w:rsidP="00470FA4">
            <w:pPr>
              <w:snapToGrid w:val="0"/>
              <w:spacing w:after="0" w:line="240" w:lineRule="auto"/>
              <w:rPr>
                <w:rFonts w:cs="Arial"/>
              </w:rPr>
            </w:pPr>
            <w:hyperlink r:id="rId31" w:history="1">
              <w:r w:rsidR="00176A52" w:rsidRPr="00085DAA">
                <w:rPr>
                  <w:rStyle w:val="Hyperlink"/>
                  <w:rFonts w:cs="Arial"/>
                  <w:color w:val="auto"/>
                </w:rPr>
                <w:t>S1-232333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5BBDFC" w14:textId="24FB5475" w:rsidR="00176A52" w:rsidRPr="00085DAA" w:rsidRDefault="00176A52" w:rsidP="00470FA4">
            <w:pPr>
              <w:snapToGrid w:val="0"/>
              <w:spacing w:after="0" w:line="240" w:lineRule="auto"/>
            </w:pPr>
            <w:r w:rsidRPr="00085DAA">
              <w:t>China Mobile, Nokia, Nokia Shanghai Bell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9465C8" w14:textId="58E3D8A1" w:rsidR="00176A52" w:rsidRPr="00085DAA" w:rsidRDefault="00176A52" w:rsidP="00470FA4">
            <w:pPr>
              <w:snapToGrid w:val="0"/>
              <w:spacing w:after="0" w:line="240" w:lineRule="auto"/>
            </w:pPr>
            <w:proofErr w:type="gramStart"/>
            <w:r w:rsidRPr="00085DAA">
              <w:t>22.125v17.6.0  22125</w:t>
            </w:r>
            <w:proofErr w:type="gramEnd"/>
            <w:r w:rsidRPr="00085DAA">
              <w:t> CR - additional Requirements for Remote Identification of UAS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117F72" w14:textId="5F55B527" w:rsidR="00176A52" w:rsidRPr="00085DAA" w:rsidRDefault="00085DAA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5DAA">
              <w:rPr>
                <w:rFonts w:eastAsia="Times New Roman" w:cs="Arial"/>
                <w:szCs w:val="18"/>
                <w:lang w:eastAsia="ar-SA"/>
              </w:rPr>
              <w:t>Revised to S1-232601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8D5ECC" w14:textId="77777777" w:rsidR="00176A52" w:rsidRPr="00085DAA" w:rsidRDefault="00176A52" w:rsidP="00176A52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085DAA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085DAA">
              <w:rPr>
                <w:i/>
                <w:noProof/>
              </w:rPr>
              <w:t xml:space="preserve">UAS_Ph3 </w:t>
            </w:r>
            <w:r w:rsidRPr="00085DAA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085DAA">
              <w:rPr>
                <w:i/>
              </w:rPr>
              <w:t>0046</w:t>
            </w:r>
            <w:r w:rsidRPr="00085DAA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14:paraId="6A7A75A0" w14:textId="77777777" w:rsidR="00176A52" w:rsidRPr="00085DAA" w:rsidRDefault="00176A52" w:rsidP="00176A52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085DAA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Errors on cover page</w:t>
            </w:r>
          </w:p>
          <w:p w14:paraId="7D09B037" w14:textId="76FF59D5" w:rsidR="00176A52" w:rsidRPr="00085DAA" w:rsidRDefault="00176A52" w:rsidP="00176A5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85DAA">
              <w:rPr>
                <w:rFonts w:eastAsia="Arial Unicode MS" w:cs="Arial"/>
                <w:i/>
                <w:szCs w:val="18"/>
                <w:lang w:eastAsia="ar-SA"/>
              </w:rPr>
              <w:t>Revision of S1-232153.</w:t>
            </w:r>
          </w:p>
          <w:p w14:paraId="5F5337CA" w14:textId="5AEE24E1" w:rsidR="00176A52" w:rsidRPr="00085DAA" w:rsidRDefault="00176A52" w:rsidP="00F2432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85DAA">
              <w:rPr>
                <w:rFonts w:eastAsia="Arial Unicode MS" w:cs="Arial"/>
                <w:szCs w:val="18"/>
                <w:lang w:eastAsia="ar-SA"/>
              </w:rPr>
              <w:t>Revision of S1-232328.</w:t>
            </w:r>
          </w:p>
        </w:tc>
      </w:tr>
      <w:tr w:rsidR="00085DAA" w:rsidRPr="00A75C05" w14:paraId="76182449" w14:textId="77777777" w:rsidTr="00085DA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B0B8795" w14:textId="315C9367" w:rsidR="00085DAA" w:rsidRPr="00085DAA" w:rsidRDefault="00085DAA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5DA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45D3478" w14:textId="1C14DC6B" w:rsidR="00085DAA" w:rsidRPr="00085DAA" w:rsidRDefault="00000000" w:rsidP="00470FA4">
            <w:pPr>
              <w:snapToGrid w:val="0"/>
              <w:spacing w:after="0" w:line="240" w:lineRule="auto"/>
            </w:pPr>
            <w:hyperlink r:id="rId32" w:history="1">
              <w:r w:rsidR="00085DAA" w:rsidRPr="00085DAA">
                <w:rPr>
                  <w:rStyle w:val="Hyperlink"/>
                  <w:rFonts w:cs="Arial"/>
                  <w:color w:val="auto"/>
                </w:rPr>
                <w:t>S1-232601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6B2DB86" w14:textId="64C44467" w:rsidR="00085DAA" w:rsidRPr="00085DAA" w:rsidRDefault="00085DAA" w:rsidP="00470FA4">
            <w:pPr>
              <w:snapToGrid w:val="0"/>
              <w:spacing w:after="0" w:line="240" w:lineRule="auto"/>
            </w:pPr>
            <w:r w:rsidRPr="00085DAA">
              <w:t>China Mobile, Nokia, Nokia Shanghai Bell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69C8E26" w14:textId="58810C77" w:rsidR="00085DAA" w:rsidRPr="00085DAA" w:rsidRDefault="00085DAA" w:rsidP="00470FA4">
            <w:pPr>
              <w:snapToGrid w:val="0"/>
              <w:spacing w:after="0" w:line="240" w:lineRule="auto"/>
            </w:pPr>
            <w:proofErr w:type="gramStart"/>
            <w:r w:rsidRPr="00085DAA">
              <w:t>22.125v17.6.0  22125</w:t>
            </w:r>
            <w:proofErr w:type="gramEnd"/>
            <w:r w:rsidRPr="00085DAA">
              <w:t> CR - additional Requirements for Remote Identification of UAS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F064C46" w14:textId="04FDAC9B" w:rsidR="00085DAA" w:rsidRPr="00085DAA" w:rsidRDefault="00085DAA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5DAA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>*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362938D" w14:textId="77777777" w:rsidR="00085DAA" w:rsidRPr="00085DAA" w:rsidRDefault="00085DAA" w:rsidP="00085DAA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085DAA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085DAA">
              <w:rPr>
                <w:i/>
                <w:noProof/>
              </w:rPr>
              <w:t xml:space="preserve">UAS_Ph3 </w:t>
            </w:r>
            <w:r w:rsidRPr="00085DAA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085DAA">
              <w:rPr>
                <w:i/>
              </w:rPr>
              <w:t>0046</w:t>
            </w:r>
            <w:r w:rsidRPr="00085DAA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14:paraId="17C34691" w14:textId="77777777" w:rsidR="00085DAA" w:rsidRPr="00085DAA" w:rsidRDefault="00085DAA" w:rsidP="00085DAA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085DAA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Errors on cover page</w:t>
            </w:r>
          </w:p>
          <w:p w14:paraId="3976E0F3" w14:textId="77777777" w:rsidR="00085DAA" w:rsidRPr="00085DAA" w:rsidRDefault="00085DAA" w:rsidP="00085DAA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085DAA">
              <w:rPr>
                <w:rFonts w:eastAsia="Arial Unicode MS" w:cs="Arial"/>
                <w:i/>
                <w:szCs w:val="18"/>
                <w:lang w:eastAsia="ar-SA"/>
              </w:rPr>
              <w:t>Revision of S1-232153.</w:t>
            </w:r>
          </w:p>
          <w:p w14:paraId="6F35BC77" w14:textId="20A08D91" w:rsidR="00085DAA" w:rsidRPr="00085DAA" w:rsidRDefault="00085DAA" w:rsidP="00085DA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85DAA">
              <w:rPr>
                <w:rFonts w:eastAsia="Arial Unicode MS" w:cs="Arial"/>
                <w:i/>
                <w:szCs w:val="18"/>
                <w:lang w:eastAsia="ar-SA"/>
              </w:rPr>
              <w:t>Revision of S1-232328.</w:t>
            </w:r>
          </w:p>
          <w:p w14:paraId="5FA91F06" w14:textId="54D33C00" w:rsidR="00085DAA" w:rsidRPr="00085DAA" w:rsidRDefault="00085DAA" w:rsidP="00176A5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85DAA">
              <w:rPr>
                <w:rFonts w:eastAsia="Arial Unicode MS" w:cs="Arial"/>
                <w:szCs w:val="18"/>
                <w:lang w:eastAsia="ar-SA"/>
              </w:rPr>
              <w:t>Revision of S1-232333.</w:t>
            </w:r>
          </w:p>
        </w:tc>
      </w:tr>
      <w:tr w:rsidR="00470FA4" w:rsidRPr="00A75C05" w14:paraId="7A37C085" w14:textId="77777777" w:rsidTr="00C6163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89D3F4" w14:textId="6C5A4A93" w:rsidR="00470FA4" w:rsidRPr="00F24323" w:rsidRDefault="00AF7326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24323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94E26E" w14:textId="3589F780" w:rsidR="00470FA4" w:rsidRPr="00F24323" w:rsidRDefault="00000000" w:rsidP="00470FA4">
            <w:pPr>
              <w:snapToGrid w:val="0"/>
              <w:spacing w:after="0" w:line="240" w:lineRule="auto"/>
            </w:pPr>
            <w:hyperlink r:id="rId33" w:history="1">
              <w:r w:rsidR="00470FA4" w:rsidRPr="00F24323">
                <w:rPr>
                  <w:rStyle w:val="Hyperlink"/>
                  <w:rFonts w:cs="Arial"/>
                  <w:color w:val="auto"/>
                </w:rPr>
                <w:t>S1-232154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BF3E92" w14:textId="27BC1180" w:rsidR="00470FA4" w:rsidRPr="00F24323" w:rsidRDefault="00470FA4" w:rsidP="00470FA4">
            <w:pPr>
              <w:snapToGrid w:val="0"/>
              <w:spacing w:after="0" w:line="240" w:lineRule="auto"/>
            </w:pPr>
            <w:r w:rsidRPr="00F24323">
              <w:t>China Mobile, Nokia, Nokia Shanghai Bell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D0521C" w14:textId="341C54A4" w:rsidR="00470FA4" w:rsidRPr="00F24323" w:rsidRDefault="00AF7326" w:rsidP="00470FA4">
            <w:pPr>
              <w:snapToGrid w:val="0"/>
              <w:spacing w:after="0" w:line="240" w:lineRule="auto"/>
            </w:pPr>
            <w:r w:rsidRPr="00F24323">
              <w:t xml:space="preserve">22.125v17.6.0 </w:t>
            </w:r>
            <w:r w:rsidR="00470FA4" w:rsidRPr="00F24323">
              <w:t>Addition Requirements for UAV Safety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EAEBBE" w14:textId="302F584A" w:rsidR="00470FA4" w:rsidRPr="00F24323" w:rsidRDefault="00F24323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24323">
              <w:rPr>
                <w:rFonts w:eastAsia="Times New Roman" w:cs="Arial"/>
                <w:szCs w:val="18"/>
                <w:lang w:eastAsia="ar-SA"/>
              </w:rPr>
              <w:t>Revised to S1-232329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CF3C0B" w14:textId="7ED0E44A" w:rsidR="00AF7326" w:rsidRPr="00F24323" w:rsidRDefault="00AF7326" w:rsidP="00AF7326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F24323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F24323">
              <w:rPr>
                <w:noProof/>
              </w:rPr>
              <w:t xml:space="preserve">UAS_Ph3 </w:t>
            </w:r>
            <w:r w:rsidRPr="00F24323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F24323">
              <w:t>0047</w:t>
            </w:r>
            <w:r w:rsidRPr="00F24323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14:paraId="78629D41" w14:textId="36A4296D" w:rsidR="00470FA4" w:rsidRPr="00F24323" w:rsidRDefault="00AF7326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24323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Errors on cover page</w:t>
            </w:r>
          </w:p>
        </w:tc>
      </w:tr>
      <w:tr w:rsidR="00F24323" w:rsidRPr="00A75C05" w14:paraId="48EA6DA0" w14:textId="77777777" w:rsidTr="00085DA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939597" w14:textId="15A35B8B" w:rsidR="00F24323" w:rsidRPr="00C6163B" w:rsidRDefault="00F24323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6163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DEA30A" w14:textId="621A43D9" w:rsidR="00F24323" w:rsidRPr="00C6163B" w:rsidRDefault="00000000" w:rsidP="00470FA4">
            <w:pPr>
              <w:snapToGrid w:val="0"/>
              <w:spacing w:after="0" w:line="240" w:lineRule="auto"/>
            </w:pPr>
            <w:hyperlink r:id="rId34" w:history="1">
              <w:r w:rsidR="00F24323" w:rsidRPr="00C6163B">
                <w:rPr>
                  <w:rStyle w:val="Hyperlink"/>
                  <w:rFonts w:cs="Arial"/>
                  <w:color w:val="auto"/>
                </w:rPr>
                <w:t>S1-232329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2180AA" w14:textId="143F2A7A" w:rsidR="00F24323" w:rsidRPr="00C6163B" w:rsidRDefault="00F24323" w:rsidP="00470FA4">
            <w:pPr>
              <w:snapToGrid w:val="0"/>
              <w:spacing w:after="0" w:line="240" w:lineRule="auto"/>
            </w:pPr>
            <w:r w:rsidRPr="00C6163B">
              <w:t>China Mobile, Nokia, Nokia Shanghai Bell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51BEEB" w14:textId="564D4FDA" w:rsidR="00F24323" w:rsidRPr="00C6163B" w:rsidRDefault="00F24323" w:rsidP="00470FA4">
            <w:pPr>
              <w:snapToGrid w:val="0"/>
              <w:spacing w:after="0" w:line="240" w:lineRule="auto"/>
            </w:pPr>
            <w:r w:rsidRPr="00C6163B">
              <w:t>22.125v17.6.0 Addition Requirements for UAV Safety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1609F2" w14:textId="1F745C8E" w:rsidR="00F24323" w:rsidRPr="00C6163B" w:rsidRDefault="00C6163B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6163B">
              <w:rPr>
                <w:rFonts w:eastAsia="Times New Roman" w:cs="Arial"/>
                <w:szCs w:val="18"/>
                <w:lang w:eastAsia="ar-SA"/>
              </w:rPr>
              <w:t>Revised to S1-232334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A3C6B7" w14:textId="77777777" w:rsidR="00F24323" w:rsidRPr="00C6163B" w:rsidRDefault="00F24323" w:rsidP="00F24323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C6163B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C6163B">
              <w:rPr>
                <w:i/>
                <w:noProof/>
              </w:rPr>
              <w:t xml:space="preserve">UAS_Ph3 </w:t>
            </w:r>
            <w:r w:rsidRPr="00C6163B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C6163B">
              <w:rPr>
                <w:i/>
              </w:rPr>
              <w:t>0047</w:t>
            </w:r>
            <w:r w:rsidRPr="00C6163B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14:paraId="6BB94D30" w14:textId="4D0B2FF9" w:rsidR="00F24323" w:rsidRPr="00C6163B" w:rsidRDefault="00F24323" w:rsidP="00F2432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6163B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Errors on cover page</w:t>
            </w:r>
          </w:p>
          <w:p w14:paraId="02887B2F" w14:textId="36FB8F68" w:rsidR="00F24323" w:rsidRPr="00C6163B" w:rsidRDefault="00F24323" w:rsidP="00AF732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6163B">
              <w:rPr>
                <w:rFonts w:eastAsia="Arial Unicode MS" w:cs="Arial"/>
                <w:szCs w:val="18"/>
                <w:lang w:eastAsia="ar-SA"/>
              </w:rPr>
              <w:t>Revision of S1-232154.</w:t>
            </w:r>
          </w:p>
        </w:tc>
      </w:tr>
      <w:tr w:rsidR="00C6163B" w:rsidRPr="00A75C05" w14:paraId="6F11D77A" w14:textId="77777777" w:rsidTr="00085DA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B20CDD" w14:textId="45396697" w:rsidR="00C6163B" w:rsidRPr="00085DAA" w:rsidRDefault="00C6163B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5DA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A434CD" w14:textId="409F719D" w:rsidR="00C6163B" w:rsidRPr="00085DAA" w:rsidRDefault="00000000" w:rsidP="00470FA4">
            <w:pPr>
              <w:snapToGrid w:val="0"/>
              <w:spacing w:after="0" w:line="240" w:lineRule="auto"/>
              <w:rPr>
                <w:rFonts w:cs="Arial"/>
              </w:rPr>
            </w:pPr>
            <w:hyperlink r:id="rId35" w:history="1">
              <w:r w:rsidR="00C6163B" w:rsidRPr="00085DAA">
                <w:rPr>
                  <w:rStyle w:val="Hyperlink"/>
                  <w:rFonts w:cs="Arial"/>
                  <w:color w:val="auto"/>
                </w:rPr>
                <w:t>S1-232334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8A975B" w14:textId="61613AA7" w:rsidR="00C6163B" w:rsidRPr="00085DAA" w:rsidRDefault="00C6163B" w:rsidP="00470FA4">
            <w:pPr>
              <w:snapToGrid w:val="0"/>
              <w:spacing w:after="0" w:line="240" w:lineRule="auto"/>
            </w:pPr>
            <w:r w:rsidRPr="00085DAA">
              <w:t>China Mobile, Nokia, Nokia Shanghai Bell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DD53B3" w14:textId="6A1403AA" w:rsidR="00C6163B" w:rsidRPr="00085DAA" w:rsidRDefault="00C6163B" w:rsidP="00470FA4">
            <w:pPr>
              <w:snapToGrid w:val="0"/>
              <w:spacing w:after="0" w:line="240" w:lineRule="auto"/>
            </w:pPr>
            <w:r w:rsidRPr="00085DAA">
              <w:t>22.125v17.6.0 Addition Requirements for UAV Safety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E0EB78" w14:textId="46B1A35E" w:rsidR="00C6163B" w:rsidRPr="00085DAA" w:rsidRDefault="00085DAA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5DAA">
              <w:rPr>
                <w:rFonts w:eastAsia="Times New Roman" w:cs="Arial"/>
                <w:szCs w:val="18"/>
                <w:lang w:eastAsia="ar-SA"/>
              </w:rPr>
              <w:t>Revised to S1-232602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AD1775" w14:textId="77777777" w:rsidR="00C6163B" w:rsidRPr="00085DAA" w:rsidRDefault="00C6163B" w:rsidP="00C6163B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085DAA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085DAA">
              <w:rPr>
                <w:i/>
                <w:noProof/>
              </w:rPr>
              <w:t xml:space="preserve">UAS_Ph3 </w:t>
            </w:r>
            <w:r w:rsidRPr="00085DAA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085DAA">
              <w:rPr>
                <w:i/>
              </w:rPr>
              <w:t>0047</w:t>
            </w:r>
            <w:r w:rsidRPr="00085DAA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14:paraId="3D69C476" w14:textId="77777777" w:rsidR="00C6163B" w:rsidRPr="00085DAA" w:rsidRDefault="00C6163B" w:rsidP="00C6163B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085DAA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Errors on cover page</w:t>
            </w:r>
          </w:p>
          <w:p w14:paraId="0D697EA7" w14:textId="1DA2BE5B" w:rsidR="00C6163B" w:rsidRPr="00085DAA" w:rsidRDefault="00C6163B" w:rsidP="00C6163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85DAA">
              <w:rPr>
                <w:rFonts w:eastAsia="Arial Unicode MS" w:cs="Arial"/>
                <w:i/>
                <w:szCs w:val="18"/>
                <w:lang w:eastAsia="ar-SA"/>
              </w:rPr>
              <w:t>Revision of S1-232154.</w:t>
            </w:r>
          </w:p>
          <w:p w14:paraId="3EB634BC" w14:textId="46217A9C" w:rsidR="00C6163B" w:rsidRPr="00085DAA" w:rsidRDefault="00C6163B" w:rsidP="00F2432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85DAA">
              <w:rPr>
                <w:rFonts w:eastAsia="Arial Unicode MS" w:cs="Arial"/>
                <w:szCs w:val="18"/>
                <w:lang w:eastAsia="ar-SA"/>
              </w:rPr>
              <w:t>Revision of S1-232329.</w:t>
            </w:r>
          </w:p>
        </w:tc>
      </w:tr>
      <w:tr w:rsidR="00085DAA" w:rsidRPr="00A75C05" w14:paraId="53D775E5" w14:textId="77777777" w:rsidTr="00085DA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AD695" w14:textId="0AB11FA1" w:rsidR="00085DAA" w:rsidRPr="00085DAA" w:rsidRDefault="00085DAA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5DA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6D94F" w14:textId="5659B2F0" w:rsidR="00085DAA" w:rsidRPr="00085DAA" w:rsidRDefault="00000000" w:rsidP="00470FA4">
            <w:pPr>
              <w:snapToGrid w:val="0"/>
              <w:spacing w:after="0" w:line="240" w:lineRule="auto"/>
            </w:pPr>
            <w:hyperlink r:id="rId36" w:history="1">
              <w:r w:rsidR="00085DAA" w:rsidRPr="00085DAA">
                <w:rPr>
                  <w:rStyle w:val="Hyperlink"/>
                  <w:rFonts w:cs="Arial"/>
                  <w:color w:val="auto"/>
                </w:rPr>
                <w:t>S1-232602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B9AF7" w14:textId="2C43DEE6" w:rsidR="00085DAA" w:rsidRPr="00085DAA" w:rsidRDefault="00085DAA" w:rsidP="00470FA4">
            <w:pPr>
              <w:snapToGrid w:val="0"/>
              <w:spacing w:after="0" w:line="240" w:lineRule="auto"/>
            </w:pPr>
            <w:r w:rsidRPr="00085DAA">
              <w:t>China Mobile, Nokia, Nokia Shanghai Bell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4EBD2" w14:textId="42CAE7BC" w:rsidR="00085DAA" w:rsidRPr="00085DAA" w:rsidRDefault="00085DAA" w:rsidP="00470FA4">
            <w:pPr>
              <w:snapToGrid w:val="0"/>
              <w:spacing w:after="0" w:line="240" w:lineRule="auto"/>
            </w:pPr>
            <w:r w:rsidRPr="00085DAA">
              <w:t>22.125v17.6.0 Addition Requirements for UAV Safety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794F4" w14:textId="77777777" w:rsidR="00085DAA" w:rsidRPr="00085DAA" w:rsidRDefault="00085DAA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7FDFC" w14:textId="77777777" w:rsidR="00085DAA" w:rsidRPr="00085DAA" w:rsidRDefault="00085DAA" w:rsidP="00085DAA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085DAA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085DAA">
              <w:rPr>
                <w:i/>
                <w:noProof/>
              </w:rPr>
              <w:t xml:space="preserve">UAS_Ph3 </w:t>
            </w:r>
            <w:r w:rsidRPr="00085DAA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085DAA">
              <w:rPr>
                <w:i/>
              </w:rPr>
              <w:t>0047</w:t>
            </w:r>
            <w:r w:rsidRPr="00085DAA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14:paraId="3F178F87" w14:textId="77777777" w:rsidR="00085DAA" w:rsidRPr="00085DAA" w:rsidRDefault="00085DAA" w:rsidP="00085DAA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085DAA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Errors on cover page</w:t>
            </w:r>
          </w:p>
          <w:p w14:paraId="05EA05DD" w14:textId="77777777" w:rsidR="00085DAA" w:rsidRPr="00085DAA" w:rsidRDefault="00085DAA" w:rsidP="00085DAA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085DAA">
              <w:rPr>
                <w:rFonts w:eastAsia="Arial Unicode MS" w:cs="Arial"/>
                <w:i/>
                <w:szCs w:val="18"/>
                <w:lang w:eastAsia="ar-SA"/>
              </w:rPr>
              <w:t>Revision of S1-232154.</w:t>
            </w:r>
          </w:p>
          <w:p w14:paraId="396B6CCF" w14:textId="7DEF9E43" w:rsidR="00085DAA" w:rsidRDefault="00085DAA" w:rsidP="00085DA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85DAA">
              <w:rPr>
                <w:rFonts w:eastAsia="Arial Unicode MS" w:cs="Arial"/>
                <w:i/>
                <w:szCs w:val="18"/>
                <w:lang w:eastAsia="ar-SA"/>
              </w:rPr>
              <w:t>Revision of S1-232329.</w:t>
            </w:r>
          </w:p>
          <w:p w14:paraId="36EA414A" w14:textId="48171AC9" w:rsidR="00085DAA" w:rsidRPr="00085DAA" w:rsidRDefault="00085DAA" w:rsidP="00C6163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85DAA">
              <w:rPr>
                <w:rFonts w:eastAsia="Arial Unicode MS" w:cs="Arial"/>
                <w:szCs w:val="18"/>
                <w:lang w:eastAsia="ar-SA"/>
              </w:rPr>
              <w:t>Revision of S1-232334.</w:t>
            </w:r>
          </w:p>
        </w:tc>
      </w:tr>
      <w:tr w:rsidR="00085DAA" w:rsidRPr="00A75C05" w14:paraId="072F80D1" w14:textId="77777777" w:rsidTr="00AC19D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87FCE" w14:textId="77777777" w:rsidR="00085DAA" w:rsidRPr="00085DAA" w:rsidRDefault="00085DAA" w:rsidP="00AC19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5DA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BD142" w14:textId="466492AB" w:rsidR="00085DAA" w:rsidRPr="00085DAA" w:rsidRDefault="00085DAA" w:rsidP="00AC19D6">
            <w:pPr>
              <w:snapToGrid w:val="0"/>
              <w:spacing w:after="0" w:line="240" w:lineRule="auto"/>
            </w:pPr>
            <w:r w:rsidRPr="00085DAA">
              <w:rPr>
                <w:rFonts w:cs="Arial"/>
              </w:rPr>
              <w:t>S1-23260</w:t>
            </w:r>
            <w:r>
              <w:rPr>
                <w:rFonts w:cs="Arial"/>
              </w:rPr>
              <w:t>3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7BF80" w14:textId="77777777" w:rsidR="00085DAA" w:rsidRPr="00085DAA" w:rsidRDefault="00085DAA" w:rsidP="00AC19D6">
            <w:pPr>
              <w:snapToGrid w:val="0"/>
              <w:spacing w:after="0" w:line="240" w:lineRule="auto"/>
            </w:pPr>
            <w:r w:rsidRPr="00085DAA">
              <w:t>China Mobile, Nokia, Nokia Shanghai Bell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A41FB" w14:textId="25E17368" w:rsidR="00085DAA" w:rsidRPr="00206C4A" w:rsidRDefault="00085DAA" w:rsidP="00AC19D6">
            <w:pPr>
              <w:snapToGrid w:val="0"/>
              <w:spacing w:after="0" w:line="240" w:lineRule="auto"/>
              <w:rPr>
                <w:lang w:val="fr-FR"/>
              </w:rPr>
            </w:pPr>
            <w:r w:rsidRPr="00206C4A">
              <w:rPr>
                <w:lang w:val="fr-FR"/>
              </w:rPr>
              <w:t xml:space="preserve">22.125v17.6.0 Merge version UAV </w:t>
            </w:r>
            <w:proofErr w:type="spellStart"/>
            <w:r w:rsidRPr="00206C4A">
              <w:rPr>
                <w:lang w:val="fr-FR"/>
              </w:rPr>
              <w:t>CRs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201AA" w14:textId="77777777" w:rsidR="00085DAA" w:rsidRPr="00206C4A" w:rsidRDefault="00085DAA" w:rsidP="00AC19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A29BA" w14:textId="27060428" w:rsidR="00085DAA" w:rsidRPr="00085DAA" w:rsidRDefault="00085DAA" w:rsidP="00AC19D6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085DAA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085DAA">
              <w:rPr>
                <w:i/>
                <w:noProof/>
              </w:rPr>
              <w:t xml:space="preserve">UAS_Ph3 </w:t>
            </w:r>
            <w:r w:rsidRPr="00085DAA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085DAA">
              <w:rPr>
                <w:i/>
              </w:rPr>
              <w:t>0</w:t>
            </w:r>
            <w:r>
              <w:rPr>
                <w:i/>
              </w:rPr>
              <w:t>xxx</w:t>
            </w:r>
            <w:r w:rsidRPr="00085DAA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</w:tc>
      </w:tr>
      <w:tr w:rsidR="00470FA4" w:rsidRPr="00745D37" w14:paraId="6C386A82" w14:textId="77777777" w:rsidTr="00DF3949">
        <w:trPr>
          <w:trHeight w:val="141"/>
        </w:trPr>
        <w:tc>
          <w:tcPr>
            <w:tcW w:w="14426" w:type="dxa"/>
            <w:gridSpan w:val="10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D9FF2F5" w14:textId="204F434A" w:rsidR="00470FA4" w:rsidRPr="00DF5A37" w:rsidRDefault="00470FA4" w:rsidP="00486775">
            <w:pPr>
              <w:pStyle w:val="Heading1"/>
              <w:rPr>
                <w:lang w:val="en-US"/>
              </w:rPr>
            </w:pPr>
            <w:r w:rsidRPr="00DF5A37">
              <w:t>DualSteer</w:t>
            </w:r>
          </w:p>
        </w:tc>
      </w:tr>
      <w:tr w:rsidR="00470FA4" w:rsidRPr="00745D37" w14:paraId="24F8656A" w14:textId="77777777" w:rsidTr="00E61342">
        <w:trPr>
          <w:trHeight w:val="141"/>
        </w:trPr>
        <w:tc>
          <w:tcPr>
            <w:tcW w:w="14426" w:type="dxa"/>
            <w:gridSpan w:val="10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3126D4F" w14:textId="77777777" w:rsidR="00470FA4" w:rsidRPr="00DF5A37" w:rsidRDefault="00470FA4" w:rsidP="00486775">
            <w:pPr>
              <w:pStyle w:val="Heading2"/>
              <w:rPr>
                <w:lang w:val="en-US"/>
              </w:rPr>
            </w:pPr>
            <w:proofErr w:type="spellStart"/>
            <w:r w:rsidRPr="00DF5A37">
              <w:lastRenderedPageBreak/>
              <w:t>FS_DualSteer</w:t>
            </w:r>
            <w:proofErr w:type="spellEnd"/>
            <w:r w:rsidRPr="00DF5A37">
              <w:rPr>
                <w:lang w:val="en-US"/>
              </w:rPr>
              <w:t xml:space="preserve">: </w:t>
            </w:r>
            <w:r w:rsidRPr="00DF5A37">
              <w:t>Study on Upper layer traffic steering, switching and split over dual 3GPP access</w:t>
            </w:r>
            <w:r w:rsidRPr="00DF5A37">
              <w:rPr>
                <w:lang w:val="en-US"/>
              </w:rPr>
              <w:t xml:space="preserve"> [</w:t>
            </w:r>
            <w:hyperlink r:id="rId37" w:history="1">
              <w:r w:rsidRPr="00DF5A37">
                <w:rPr>
                  <w:rStyle w:val="Hyperlink"/>
                  <w:lang w:val="en-US"/>
                </w:rPr>
                <w:t>SP-220445</w:t>
              </w:r>
            </w:hyperlink>
            <w:r w:rsidRPr="00DF5A37">
              <w:rPr>
                <w:lang w:val="en-US"/>
              </w:rPr>
              <w:t>]</w:t>
            </w:r>
          </w:p>
        </w:tc>
      </w:tr>
      <w:tr w:rsidR="00470FA4" w:rsidRPr="00206C4A" w14:paraId="203FB974" w14:textId="77777777" w:rsidTr="00DF3949">
        <w:trPr>
          <w:trHeight w:val="141"/>
        </w:trPr>
        <w:tc>
          <w:tcPr>
            <w:tcW w:w="14426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4B5ADE55" w14:textId="77777777" w:rsidR="00470FA4" w:rsidRPr="00DF5A37" w:rsidRDefault="00470FA4" w:rsidP="00470FA4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DF5A37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78104C4D" w14:textId="5DAFE0BE" w:rsidR="00470FA4" w:rsidRPr="00B209E2" w:rsidRDefault="00470FA4" w:rsidP="00470FA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gramStart"/>
            <w:r w:rsidRPr="00B209E2">
              <w:rPr>
                <w:rFonts w:eastAsia="Arial Unicode MS" w:cs="Arial"/>
                <w:szCs w:val="18"/>
                <w:lang w:val="fr-FR" w:eastAsia="ar-SA"/>
              </w:rPr>
              <w:t>Rapporteur:</w:t>
            </w:r>
            <w:proofErr w:type="gramEnd"/>
            <w:r w:rsidRPr="00B209E2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 w:rsidRPr="00B209E2">
              <w:rPr>
                <w:lang w:val="fr-FR"/>
              </w:rPr>
              <w:t>Francesco Pica (Qualcomm)</w:t>
            </w:r>
          </w:p>
          <w:p w14:paraId="244C159E" w14:textId="6C27EF0F" w:rsidR="00470FA4" w:rsidRPr="00B209E2" w:rsidRDefault="00470FA4" w:rsidP="00470FA4">
            <w:pPr>
              <w:suppressAutoHyphens/>
              <w:spacing w:after="0" w:line="240" w:lineRule="auto"/>
              <w:rPr>
                <w:rStyle w:val="Hyperlink"/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DF5A37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DF5A37"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hyperlink r:id="rId38" w:history="1">
              <w:r w:rsidRPr="003D5DD8">
                <w:rPr>
                  <w:rStyle w:val="Hyperlink"/>
                  <w:rFonts w:eastAsia="Arial Unicode MS" w:cs="Arial"/>
                  <w:lang w:val="fr-FR"/>
                </w:rPr>
                <w:t>TR22.841v1.1.0</w:t>
              </w:r>
            </w:hyperlink>
          </w:p>
          <w:p w14:paraId="15E61AC1" w14:textId="549F887D" w:rsidR="00470FA4" w:rsidRPr="00DF5A37" w:rsidRDefault="00470FA4" w:rsidP="00470FA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DF5A37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DF5A37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 SA#100 (06/2023)</w:t>
            </w:r>
          </w:p>
          <w:p w14:paraId="379D151D" w14:textId="4ED706E1" w:rsidR="00470FA4" w:rsidRPr="00DF5A37" w:rsidRDefault="00470FA4" w:rsidP="00470FA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 w:rsidRPr="00DF5A37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DF5A37"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90</w:t>
            </w:r>
            <w:r w:rsidRPr="00DF5A37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470FA4" w:rsidRPr="00B04844" w14:paraId="6F7F7C7E" w14:textId="77777777" w:rsidTr="0070062E">
        <w:trPr>
          <w:trHeight w:val="250"/>
        </w:trPr>
        <w:tc>
          <w:tcPr>
            <w:tcW w:w="14426" w:type="dxa"/>
            <w:gridSpan w:val="10"/>
            <w:tcBorders>
              <w:bottom w:val="single" w:sz="4" w:space="0" w:color="auto"/>
            </w:tcBorders>
            <w:shd w:val="clear" w:color="auto" w:fill="F2F2F2"/>
          </w:tcPr>
          <w:p w14:paraId="263C39BB" w14:textId="22156B5B" w:rsidR="00470FA4" w:rsidRPr="006E6FF4" w:rsidRDefault="00470FA4" w:rsidP="00470FA4">
            <w:pPr>
              <w:pStyle w:val="Heading8"/>
              <w:jc w:val="left"/>
            </w:pPr>
            <w:r w:rsidRPr="00445343">
              <w:rPr>
                <w:color w:val="1F497D" w:themeColor="text2"/>
                <w:sz w:val="18"/>
                <w:szCs w:val="22"/>
              </w:rPr>
              <w:t>Update use cases</w:t>
            </w:r>
          </w:p>
        </w:tc>
      </w:tr>
      <w:tr w:rsidR="00470FA4" w:rsidRPr="00B209E2" w14:paraId="7F2FAAA8" w14:textId="77777777" w:rsidTr="0070062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DA0A6AA" w14:textId="77777777" w:rsidR="00470FA4" w:rsidRPr="0070062E" w:rsidRDefault="00470FA4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70062E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726BD9E" w14:textId="539BC1CC" w:rsidR="00470FA4" w:rsidRPr="0070062E" w:rsidRDefault="00000000" w:rsidP="00470FA4">
            <w:pPr>
              <w:snapToGrid w:val="0"/>
              <w:spacing w:after="0" w:line="240" w:lineRule="auto"/>
            </w:pPr>
            <w:hyperlink r:id="rId39" w:history="1">
              <w:r w:rsidR="00470FA4" w:rsidRPr="0070062E">
                <w:rPr>
                  <w:rStyle w:val="Hyperlink"/>
                  <w:rFonts w:cs="Arial"/>
                  <w:color w:val="auto"/>
                </w:rPr>
                <w:t>S1-232121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4454BE3" w14:textId="77777777" w:rsidR="00470FA4" w:rsidRPr="0070062E" w:rsidRDefault="00470FA4" w:rsidP="00470FA4">
            <w:pPr>
              <w:snapToGrid w:val="0"/>
              <w:spacing w:after="0" w:line="240" w:lineRule="auto"/>
            </w:pPr>
            <w:r w:rsidRPr="0070062E">
              <w:t>Xiaomi, NEC, Qualcomm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17D161D" w14:textId="77777777" w:rsidR="00470FA4" w:rsidRPr="0070062E" w:rsidRDefault="00470FA4" w:rsidP="00470FA4">
            <w:pPr>
              <w:snapToGrid w:val="0"/>
              <w:spacing w:after="0" w:line="240" w:lineRule="auto"/>
            </w:pPr>
            <w:r w:rsidRPr="0070062E">
              <w:t>Pseudo-CR on Study on Upper layer traffic steer, switch and split over dual 3GPP access, Clause 5.15.5 Update – FFS Removal in the existing functionality section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6C6176D" w14:textId="6F1FA0D2" w:rsidR="00470FA4" w:rsidRPr="0070062E" w:rsidRDefault="0070062E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70062E">
              <w:rPr>
                <w:rFonts w:eastAsia="Times New Roman" w:cs="Arial"/>
                <w:szCs w:val="18"/>
                <w:lang w:val="fr-FR" w:eastAsia="ar-SA"/>
              </w:rPr>
              <w:t>Agreed</w:t>
            </w:r>
            <w:proofErr w:type="spellEnd"/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87D6F9C" w14:textId="77777777" w:rsidR="00470FA4" w:rsidRPr="0070062E" w:rsidRDefault="00470FA4" w:rsidP="00470FA4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470FA4" w:rsidRPr="00B209E2" w14:paraId="47AB3895" w14:textId="77777777" w:rsidTr="008D779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B2D9F4" w14:textId="77777777" w:rsidR="00470FA4" w:rsidRPr="0070062E" w:rsidRDefault="00470FA4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70062E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604747" w14:textId="0FCA66C2" w:rsidR="00470FA4" w:rsidRPr="0070062E" w:rsidRDefault="00000000" w:rsidP="00470FA4">
            <w:pPr>
              <w:snapToGrid w:val="0"/>
              <w:spacing w:after="0" w:line="240" w:lineRule="auto"/>
            </w:pPr>
            <w:hyperlink r:id="rId40" w:history="1">
              <w:r w:rsidR="00470FA4" w:rsidRPr="0070062E">
                <w:rPr>
                  <w:rStyle w:val="Hyperlink"/>
                  <w:rFonts w:cs="Arial"/>
                  <w:color w:val="auto"/>
                </w:rPr>
                <w:t>S1-232135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9B15E8" w14:textId="77777777" w:rsidR="00470FA4" w:rsidRPr="0070062E" w:rsidRDefault="00470FA4" w:rsidP="00470FA4">
            <w:pPr>
              <w:snapToGrid w:val="0"/>
              <w:spacing w:after="0" w:line="240" w:lineRule="auto"/>
            </w:pPr>
            <w:r w:rsidRPr="0070062E">
              <w:t>Xiaomi, NEC, Qualcomm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A43814" w14:textId="77777777" w:rsidR="00470FA4" w:rsidRPr="0070062E" w:rsidRDefault="00470FA4" w:rsidP="00470FA4">
            <w:pPr>
              <w:snapToGrid w:val="0"/>
              <w:spacing w:after="0" w:line="240" w:lineRule="auto"/>
            </w:pPr>
            <w:r w:rsidRPr="0070062E">
              <w:t>Pseudo-CR on Study on Upper layer traffic steer, switch and split over dual 3GPP access, Clause 5.16.5 Update - Existing functionality section update, including removal of FFS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083D19" w14:textId="492A62B8" w:rsidR="00470FA4" w:rsidRPr="0070062E" w:rsidRDefault="0070062E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70062E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70062E">
              <w:rPr>
                <w:rFonts w:eastAsia="Times New Roman" w:cs="Arial"/>
                <w:szCs w:val="18"/>
                <w:lang w:val="fr-FR" w:eastAsia="ar-SA"/>
              </w:rPr>
              <w:t xml:space="preserve"> to S1-232314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1C95CA" w14:textId="77777777" w:rsidR="00470FA4" w:rsidRPr="0070062E" w:rsidRDefault="00470FA4" w:rsidP="00470FA4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70062E" w:rsidRPr="00B209E2" w14:paraId="05342D1F" w14:textId="77777777" w:rsidTr="008D779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298119" w14:textId="67D97EC7" w:rsidR="0070062E" w:rsidRPr="008D779E" w:rsidRDefault="0070062E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D779E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4A8309" w14:textId="619D774A" w:rsidR="0070062E" w:rsidRPr="008D779E" w:rsidRDefault="00000000" w:rsidP="00470FA4">
            <w:pPr>
              <w:snapToGrid w:val="0"/>
              <w:spacing w:after="0" w:line="240" w:lineRule="auto"/>
            </w:pPr>
            <w:hyperlink r:id="rId41" w:history="1">
              <w:r w:rsidR="0070062E" w:rsidRPr="008D779E">
                <w:rPr>
                  <w:rStyle w:val="Hyperlink"/>
                  <w:rFonts w:cs="Arial"/>
                  <w:color w:val="auto"/>
                </w:rPr>
                <w:t>S1-232314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91B9C7" w14:textId="3026E34F" w:rsidR="0070062E" w:rsidRPr="008D779E" w:rsidRDefault="0070062E" w:rsidP="00470FA4">
            <w:pPr>
              <w:snapToGrid w:val="0"/>
              <w:spacing w:after="0" w:line="240" w:lineRule="auto"/>
            </w:pPr>
            <w:r w:rsidRPr="008D779E">
              <w:t>Xiaomi, NEC, Qualcomm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90C209" w14:textId="5EEB2477" w:rsidR="0070062E" w:rsidRPr="008D779E" w:rsidRDefault="0070062E" w:rsidP="00470FA4">
            <w:pPr>
              <w:snapToGrid w:val="0"/>
              <w:spacing w:after="0" w:line="240" w:lineRule="auto"/>
            </w:pPr>
            <w:r w:rsidRPr="008D779E">
              <w:t>Pseudo-CR on Study on Upper layer traffic steer, switch and split over dual 3GPP access, Clause 5.16.5 Update - Existing functionality section update, including removal of FFS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70BCB2" w14:textId="462CBE9B" w:rsidR="0070062E" w:rsidRPr="008D779E" w:rsidRDefault="008D779E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D779E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8D779E">
              <w:rPr>
                <w:rFonts w:eastAsia="Times New Roman" w:cs="Arial"/>
                <w:szCs w:val="18"/>
                <w:lang w:val="fr-FR" w:eastAsia="ar-SA"/>
              </w:rPr>
              <w:t xml:space="preserve"> to S1-232369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03C1F2" w14:textId="3DB3A753" w:rsidR="0070062E" w:rsidRPr="008D779E" w:rsidRDefault="0070062E" w:rsidP="00470FA4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8D779E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8D779E">
              <w:rPr>
                <w:rFonts w:eastAsia="Arial Unicode MS" w:cs="Arial"/>
                <w:szCs w:val="18"/>
                <w:lang w:val="fr-FR" w:eastAsia="ar-SA"/>
              </w:rPr>
              <w:t xml:space="preserve"> of S1-232135.</w:t>
            </w:r>
          </w:p>
        </w:tc>
      </w:tr>
      <w:tr w:rsidR="008D779E" w:rsidRPr="00B209E2" w14:paraId="26392718" w14:textId="77777777" w:rsidTr="008D779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8849134" w14:textId="63D6FB9D" w:rsidR="008D779E" w:rsidRPr="008D779E" w:rsidRDefault="008D779E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D779E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0C35CF7" w14:textId="08C07DAB" w:rsidR="008D779E" w:rsidRPr="008D779E" w:rsidRDefault="00000000" w:rsidP="00470FA4">
            <w:pPr>
              <w:snapToGrid w:val="0"/>
              <w:spacing w:after="0" w:line="240" w:lineRule="auto"/>
            </w:pPr>
            <w:hyperlink r:id="rId42" w:history="1">
              <w:r w:rsidR="008D779E" w:rsidRPr="008D779E">
                <w:rPr>
                  <w:rStyle w:val="Hyperlink"/>
                  <w:rFonts w:cs="Arial"/>
                  <w:color w:val="auto"/>
                </w:rPr>
                <w:t>S1-232369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1D27136" w14:textId="2BDDE936" w:rsidR="008D779E" w:rsidRPr="008D779E" w:rsidRDefault="008D779E" w:rsidP="00470FA4">
            <w:pPr>
              <w:snapToGrid w:val="0"/>
              <w:spacing w:after="0" w:line="240" w:lineRule="auto"/>
            </w:pPr>
            <w:r w:rsidRPr="008D779E">
              <w:t>Xiaomi, NEC, Qualcomm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14DD34C" w14:textId="7B4898DA" w:rsidR="008D779E" w:rsidRPr="008D779E" w:rsidRDefault="008D779E" w:rsidP="00470FA4">
            <w:pPr>
              <w:snapToGrid w:val="0"/>
              <w:spacing w:after="0" w:line="240" w:lineRule="auto"/>
            </w:pPr>
            <w:r w:rsidRPr="008D779E">
              <w:t>Pseudo-CR on Study on Upper layer traffic steer, switch and split over dual 3GPP access, Clause 5.16.5 Update - Existing functionality section update, including removal of FFS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AFEAAB" w14:textId="59A1F047" w:rsidR="008D779E" w:rsidRPr="008D779E" w:rsidRDefault="008D779E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D779E">
              <w:rPr>
                <w:rFonts w:eastAsia="Times New Roman" w:cs="Arial"/>
                <w:szCs w:val="18"/>
                <w:lang w:val="fr-FR" w:eastAsia="ar-SA"/>
              </w:rPr>
              <w:t>Agreed</w:t>
            </w:r>
            <w:proofErr w:type="spellEnd"/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3373711" w14:textId="7AE5EED0" w:rsidR="008D779E" w:rsidRPr="00206C4A" w:rsidRDefault="008D779E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06C4A">
              <w:rPr>
                <w:rFonts w:eastAsia="Arial Unicode MS" w:cs="Arial"/>
                <w:i/>
                <w:szCs w:val="18"/>
                <w:lang w:eastAsia="ar-SA"/>
              </w:rPr>
              <w:t>Revision of S1-232135.</w:t>
            </w:r>
          </w:p>
          <w:p w14:paraId="6E294AAB" w14:textId="77777777" w:rsidR="008D779E" w:rsidRPr="00206C4A" w:rsidRDefault="008D779E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06C4A">
              <w:rPr>
                <w:rFonts w:eastAsia="Arial Unicode MS" w:cs="Arial"/>
                <w:szCs w:val="18"/>
                <w:lang w:eastAsia="ar-SA"/>
              </w:rPr>
              <w:t>Revision of S1-232314.</w:t>
            </w:r>
          </w:p>
          <w:p w14:paraId="44CA76B7" w14:textId="1E7AE55C" w:rsidR="008D779E" w:rsidRPr="00206C4A" w:rsidRDefault="008D779E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0FA4" w:rsidRPr="00B209E2" w14:paraId="44B7FF2E" w14:textId="77777777" w:rsidTr="001F10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A5A5C5" w14:textId="77777777" w:rsidR="00470FA4" w:rsidRPr="002C1AF6" w:rsidRDefault="00470FA4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2C1AF6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D5587F" w14:textId="2F43CC1A" w:rsidR="00470FA4" w:rsidRPr="002C1AF6" w:rsidRDefault="00000000" w:rsidP="00470FA4">
            <w:pPr>
              <w:snapToGrid w:val="0"/>
              <w:spacing w:after="0" w:line="240" w:lineRule="auto"/>
            </w:pPr>
            <w:hyperlink r:id="rId43" w:history="1">
              <w:r w:rsidR="00470FA4" w:rsidRPr="002C1AF6">
                <w:rPr>
                  <w:rStyle w:val="Hyperlink"/>
                  <w:rFonts w:cs="Arial"/>
                  <w:color w:val="auto"/>
                </w:rPr>
                <w:t>S1-232204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B0E97D" w14:textId="77777777" w:rsidR="00470FA4" w:rsidRPr="002C1AF6" w:rsidRDefault="00470FA4" w:rsidP="00470FA4">
            <w:pPr>
              <w:snapToGrid w:val="0"/>
              <w:spacing w:after="0" w:line="240" w:lineRule="auto"/>
            </w:pPr>
            <w:r w:rsidRPr="002C1AF6">
              <w:t xml:space="preserve">Huawei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FA22B9" w14:textId="77777777" w:rsidR="00470FA4" w:rsidRPr="002C1AF6" w:rsidRDefault="00470FA4" w:rsidP="00470FA4">
            <w:pPr>
              <w:snapToGrid w:val="0"/>
              <w:spacing w:after="0" w:line="240" w:lineRule="auto"/>
            </w:pPr>
            <w:r w:rsidRPr="002C1AF6">
              <w:t>Discussion Paper: FS-DualSteer Satellite use cases identified service needs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12E387" w14:textId="441DC8B8" w:rsidR="00470FA4" w:rsidRPr="002C1AF6" w:rsidRDefault="002C1AF6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2C1AF6">
              <w:rPr>
                <w:rFonts w:eastAsia="Times New Roman" w:cs="Arial"/>
                <w:szCs w:val="18"/>
                <w:lang w:val="fr-FR" w:eastAsia="ar-SA"/>
              </w:rPr>
              <w:t>Noted</w:t>
            </w:r>
            <w:proofErr w:type="spellEnd"/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AFA775" w14:textId="77777777" w:rsidR="00470FA4" w:rsidRPr="002C1AF6" w:rsidRDefault="00470FA4" w:rsidP="00470FA4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470FA4" w:rsidRPr="00B209E2" w14:paraId="11CD3956" w14:textId="77777777" w:rsidTr="001F10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A67513" w14:textId="77777777" w:rsidR="00470FA4" w:rsidRPr="001F10C9" w:rsidRDefault="00470FA4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F10C9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E619E5" w14:textId="658A1F6D" w:rsidR="00470FA4" w:rsidRPr="001F10C9" w:rsidRDefault="00000000" w:rsidP="00470FA4">
            <w:pPr>
              <w:snapToGrid w:val="0"/>
              <w:spacing w:after="0" w:line="240" w:lineRule="auto"/>
            </w:pPr>
            <w:hyperlink r:id="rId44" w:history="1">
              <w:r w:rsidR="00470FA4" w:rsidRPr="001F10C9">
                <w:rPr>
                  <w:rStyle w:val="Hyperlink"/>
                  <w:rFonts w:cs="Arial"/>
                  <w:color w:val="auto"/>
                </w:rPr>
                <w:t>S1-232192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7C1E4F" w14:textId="77777777" w:rsidR="00470FA4" w:rsidRPr="001F10C9" w:rsidRDefault="00470FA4" w:rsidP="00470FA4">
            <w:pPr>
              <w:snapToGrid w:val="0"/>
              <w:spacing w:after="0" w:line="240" w:lineRule="auto"/>
            </w:pPr>
            <w:r w:rsidRPr="001F10C9">
              <w:t xml:space="preserve">Huawei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A3BEC6" w14:textId="77777777" w:rsidR="00470FA4" w:rsidRPr="001F10C9" w:rsidRDefault="00470FA4" w:rsidP="00470FA4">
            <w:pPr>
              <w:snapToGrid w:val="0"/>
              <w:spacing w:after="0" w:line="240" w:lineRule="auto"/>
            </w:pPr>
            <w:r w:rsidRPr="001F10C9">
              <w:t>Pseudo-CR on updates clause 5_1_dual 5G satellite access in maritime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DA985B" w14:textId="19AEDF7E" w:rsidR="00470FA4" w:rsidRPr="001F10C9" w:rsidRDefault="001F10C9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F10C9">
              <w:rPr>
                <w:rFonts w:eastAsia="Times New Roman" w:cs="Arial"/>
                <w:szCs w:val="18"/>
                <w:lang w:val="fr-FR" w:eastAsia="ar-SA"/>
              </w:rPr>
              <w:t>Noted</w:t>
            </w:r>
            <w:proofErr w:type="spellEnd"/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13C082" w14:textId="77777777" w:rsidR="00470FA4" w:rsidRPr="001F10C9" w:rsidRDefault="00470FA4" w:rsidP="00470FA4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470FA4" w:rsidRPr="00B209E2" w14:paraId="3F7DB5AF" w14:textId="77777777" w:rsidTr="001F10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1D4055" w14:textId="77777777" w:rsidR="00470FA4" w:rsidRPr="001F10C9" w:rsidRDefault="00470FA4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F10C9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39B72C" w14:textId="34E62C5A" w:rsidR="00470FA4" w:rsidRPr="001F10C9" w:rsidRDefault="00000000" w:rsidP="00470FA4">
            <w:pPr>
              <w:snapToGrid w:val="0"/>
              <w:spacing w:after="0" w:line="240" w:lineRule="auto"/>
            </w:pPr>
            <w:hyperlink r:id="rId45" w:history="1">
              <w:r w:rsidR="00470FA4" w:rsidRPr="001F10C9">
                <w:rPr>
                  <w:rStyle w:val="Hyperlink"/>
                  <w:rFonts w:cs="Arial"/>
                  <w:color w:val="auto"/>
                </w:rPr>
                <w:t>S1-232193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34F8F6" w14:textId="77777777" w:rsidR="00470FA4" w:rsidRPr="001F10C9" w:rsidRDefault="00470FA4" w:rsidP="00470FA4">
            <w:pPr>
              <w:snapToGrid w:val="0"/>
              <w:spacing w:after="0" w:line="240" w:lineRule="auto"/>
            </w:pPr>
            <w:r w:rsidRPr="001F10C9">
              <w:t xml:space="preserve">Huawei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3FD75F" w14:textId="77777777" w:rsidR="00470FA4" w:rsidRPr="001F10C9" w:rsidRDefault="00470FA4" w:rsidP="00470FA4">
            <w:pPr>
              <w:snapToGrid w:val="0"/>
              <w:spacing w:after="0" w:line="240" w:lineRule="auto"/>
            </w:pPr>
            <w:r w:rsidRPr="001F10C9">
              <w:t>Pseudo-CR on updates clause 5_4_Inter-PLMN scenario - TN and NTN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3647D3" w14:textId="64C0A762" w:rsidR="00470FA4" w:rsidRPr="001F10C9" w:rsidRDefault="001F10C9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F10C9">
              <w:rPr>
                <w:rFonts w:eastAsia="Times New Roman" w:cs="Arial"/>
                <w:szCs w:val="18"/>
                <w:lang w:val="fr-FR" w:eastAsia="ar-SA"/>
              </w:rPr>
              <w:t>Noted</w:t>
            </w:r>
            <w:proofErr w:type="spellEnd"/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6E74A6" w14:textId="77777777" w:rsidR="00470FA4" w:rsidRPr="001F10C9" w:rsidRDefault="00470FA4" w:rsidP="00470FA4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470FA4" w:rsidRPr="00B209E2" w14:paraId="1145CEB6" w14:textId="77777777" w:rsidTr="001F10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AFC8F3" w14:textId="77777777" w:rsidR="00470FA4" w:rsidRPr="001F10C9" w:rsidRDefault="00470FA4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F10C9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BCEBF7" w14:textId="168DEA1D" w:rsidR="00470FA4" w:rsidRPr="001F10C9" w:rsidRDefault="00000000" w:rsidP="00470FA4">
            <w:pPr>
              <w:snapToGrid w:val="0"/>
              <w:spacing w:after="0" w:line="240" w:lineRule="auto"/>
            </w:pPr>
            <w:hyperlink r:id="rId46" w:history="1">
              <w:r w:rsidR="00470FA4" w:rsidRPr="001F10C9">
                <w:rPr>
                  <w:rStyle w:val="Hyperlink"/>
                  <w:rFonts w:cs="Arial"/>
                  <w:color w:val="auto"/>
                </w:rPr>
                <w:t>S1-232194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B54CD4" w14:textId="77777777" w:rsidR="00470FA4" w:rsidRPr="001F10C9" w:rsidRDefault="00470FA4" w:rsidP="00470FA4">
            <w:pPr>
              <w:snapToGrid w:val="0"/>
              <w:spacing w:after="0" w:line="240" w:lineRule="auto"/>
            </w:pPr>
            <w:r w:rsidRPr="001F10C9">
              <w:t xml:space="preserve">Huawei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5142A5" w14:textId="77777777" w:rsidR="00470FA4" w:rsidRPr="001F10C9" w:rsidRDefault="00470FA4" w:rsidP="00470FA4">
            <w:pPr>
              <w:snapToGrid w:val="0"/>
              <w:spacing w:after="0" w:line="240" w:lineRule="auto"/>
            </w:pPr>
            <w:r w:rsidRPr="001F10C9">
              <w:t>Pseudo-CR on updates clause 5_5_NTN-based dual 3GPP access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76A7C8" w14:textId="4DE246CC" w:rsidR="00470FA4" w:rsidRPr="001F10C9" w:rsidRDefault="001F10C9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F10C9">
              <w:rPr>
                <w:rFonts w:eastAsia="Times New Roman" w:cs="Arial"/>
                <w:szCs w:val="18"/>
                <w:lang w:val="fr-FR" w:eastAsia="ar-SA"/>
              </w:rPr>
              <w:t>Noted</w:t>
            </w:r>
            <w:proofErr w:type="spellEnd"/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0F769A" w14:textId="77777777" w:rsidR="00470FA4" w:rsidRPr="001F10C9" w:rsidRDefault="00470FA4" w:rsidP="00470FA4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470FA4" w:rsidRPr="00B209E2" w14:paraId="537043E5" w14:textId="77777777" w:rsidTr="001F10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17CAA6" w14:textId="77777777" w:rsidR="00470FA4" w:rsidRPr="00627956" w:rsidRDefault="00470FA4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27956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C6146D" w14:textId="5C66BC1D" w:rsidR="00470FA4" w:rsidRPr="00627956" w:rsidRDefault="00000000" w:rsidP="00470FA4">
            <w:pPr>
              <w:snapToGrid w:val="0"/>
              <w:spacing w:after="0" w:line="240" w:lineRule="auto"/>
            </w:pPr>
            <w:hyperlink r:id="rId47" w:history="1">
              <w:r w:rsidR="00470FA4" w:rsidRPr="00627956">
                <w:rPr>
                  <w:rStyle w:val="Hyperlink"/>
                  <w:rFonts w:cs="Arial"/>
                  <w:color w:val="auto"/>
                </w:rPr>
                <w:t>S1-232195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0A7670" w14:textId="77777777" w:rsidR="00470FA4" w:rsidRPr="00627956" w:rsidRDefault="00470FA4" w:rsidP="00470FA4">
            <w:pPr>
              <w:snapToGrid w:val="0"/>
              <w:spacing w:after="0" w:line="240" w:lineRule="auto"/>
            </w:pPr>
            <w:r w:rsidRPr="00627956">
              <w:t xml:space="preserve">Huawei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6E5C31" w14:textId="77777777" w:rsidR="00470FA4" w:rsidRPr="00627956" w:rsidRDefault="00470FA4" w:rsidP="00470FA4">
            <w:pPr>
              <w:snapToGrid w:val="0"/>
              <w:spacing w:after="0" w:line="240" w:lineRule="auto"/>
            </w:pPr>
            <w:r w:rsidRPr="00627956">
              <w:t>Pseudo-CR on updates clause 5_6_UE using Terrestrial and Satellite Access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D36B70" w14:textId="1CEBF559" w:rsidR="00470FA4" w:rsidRPr="00627956" w:rsidRDefault="00627956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27956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627956">
              <w:rPr>
                <w:rFonts w:eastAsia="Times New Roman" w:cs="Arial"/>
                <w:szCs w:val="18"/>
                <w:lang w:val="fr-FR" w:eastAsia="ar-SA"/>
              </w:rPr>
              <w:t xml:space="preserve"> to S1-232356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CD84E6" w14:textId="77777777" w:rsidR="00470FA4" w:rsidRPr="00627956" w:rsidRDefault="00470FA4" w:rsidP="00470FA4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627956" w:rsidRPr="00B209E2" w14:paraId="16BD898B" w14:textId="77777777" w:rsidTr="001F10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85536F" w14:textId="638687A4" w:rsidR="00627956" w:rsidRPr="001F10C9" w:rsidRDefault="00627956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F10C9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DE98D3" w14:textId="59F8AC91" w:rsidR="00627956" w:rsidRPr="001F10C9" w:rsidRDefault="00000000" w:rsidP="00470FA4">
            <w:pPr>
              <w:snapToGrid w:val="0"/>
              <w:spacing w:after="0" w:line="240" w:lineRule="auto"/>
            </w:pPr>
            <w:hyperlink r:id="rId48" w:history="1">
              <w:r w:rsidR="00627956" w:rsidRPr="001F10C9">
                <w:rPr>
                  <w:rStyle w:val="Hyperlink"/>
                  <w:rFonts w:cs="Arial"/>
                  <w:color w:val="auto"/>
                </w:rPr>
                <w:t>S1-232356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99A5C7" w14:textId="71B2EEDE" w:rsidR="00627956" w:rsidRPr="001F10C9" w:rsidRDefault="00627956" w:rsidP="00470FA4">
            <w:pPr>
              <w:snapToGrid w:val="0"/>
              <w:spacing w:after="0" w:line="240" w:lineRule="auto"/>
            </w:pPr>
            <w:r w:rsidRPr="001F10C9">
              <w:t xml:space="preserve">Huawei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7995F0" w14:textId="7882A079" w:rsidR="00627956" w:rsidRPr="001F10C9" w:rsidRDefault="00627956" w:rsidP="00470FA4">
            <w:pPr>
              <w:snapToGrid w:val="0"/>
              <w:spacing w:after="0" w:line="240" w:lineRule="auto"/>
            </w:pPr>
            <w:r w:rsidRPr="001F10C9">
              <w:t>Pseudo-CR on updates clause 5_6_UE using Terrestrial and Satellite Access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79FF70" w14:textId="5761AAAB" w:rsidR="00627956" w:rsidRPr="001F10C9" w:rsidRDefault="001F10C9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F10C9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1F10C9">
              <w:rPr>
                <w:rFonts w:eastAsia="Times New Roman" w:cs="Arial"/>
                <w:szCs w:val="18"/>
                <w:lang w:val="fr-FR" w:eastAsia="ar-SA"/>
              </w:rPr>
              <w:t xml:space="preserve"> to S1-232370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495138" w14:textId="005255D1" w:rsidR="00627956" w:rsidRPr="001F10C9" w:rsidRDefault="00627956" w:rsidP="00470FA4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1F10C9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1F10C9">
              <w:rPr>
                <w:rFonts w:eastAsia="Arial Unicode MS" w:cs="Arial"/>
                <w:szCs w:val="18"/>
                <w:lang w:val="fr-FR" w:eastAsia="ar-SA"/>
              </w:rPr>
              <w:t xml:space="preserve"> of S1-232195.</w:t>
            </w:r>
          </w:p>
        </w:tc>
      </w:tr>
      <w:tr w:rsidR="001F10C9" w:rsidRPr="00B209E2" w14:paraId="749091CE" w14:textId="77777777" w:rsidTr="001F10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41154" w14:textId="1CA08484" w:rsidR="001F10C9" w:rsidRPr="001F10C9" w:rsidRDefault="001F10C9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F10C9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97A96" w14:textId="61264374" w:rsidR="001F10C9" w:rsidRPr="001F10C9" w:rsidRDefault="00000000" w:rsidP="00470FA4">
            <w:pPr>
              <w:snapToGrid w:val="0"/>
              <w:spacing w:after="0" w:line="240" w:lineRule="auto"/>
            </w:pPr>
            <w:hyperlink r:id="rId49" w:history="1">
              <w:r w:rsidR="001F10C9" w:rsidRPr="001F10C9">
                <w:rPr>
                  <w:rStyle w:val="Hyperlink"/>
                  <w:rFonts w:cs="Arial"/>
                  <w:color w:val="auto"/>
                </w:rPr>
                <w:t>S1-232370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0B9BD" w14:textId="6D64E4D7" w:rsidR="001F10C9" w:rsidRPr="001F10C9" w:rsidRDefault="001F10C9" w:rsidP="00470FA4">
            <w:pPr>
              <w:snapToGrid w:val="0"/>
              <w:spacing w:after="0" w:line="240" w:lineRule="auto"/>
            </w:pPr>
            <w:r w:rsidRPr="001F10C9">
              <w:t xml:space="preserve">Huawei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25B34" w14:textId="52AC0F61" w:rsidR="001F10C9" w:rsidRPr="001F10C9" w:rsidRDefault="001F10C9" w:rsidP="00470FA4">
            <w:pPr>
              <w:snapToGrid w:val="0"/>
              <w:spacing w:after="0" w:line="240" w:lineRule="auto"/>
            </w:pPr>
            <w:r w:rsidRPr="001F10C9">
              <w:t>Pseudo-CR on updates clause 5_6_UE using Terrestrial and Satellite Access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1C809" w14:textId="77777777" w:rsidR="001F10C9" w:rsidRPr="00206C4A" w:rsidRDefault="001F10C9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C1B00" w14:textId="55CE83C1" w:rsidR="001F10C9" w:rsidRPr="00206C4A" w:rsidRDefault="001F10C9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06C4A">
              <w:rPr>
                <w:rFonts w:eastAsia="Arial Unicode MS" w:cs="Arial"/>
                <w:i/>
                <w:szCs w:val="18"/>
                <w:lang w:eastAsia="ar-SA"/>
              </w:rPr>
              <w:t>Revision of S1-232195.</w:t>
            </w:r>
          </w:p>
          <w:p w14:paraId="0383DBB6" w14:textId="5508853B" w:rsidR="001F10C9" w:rsidRPr="00206C4A" w:rsidRDefault="001F10C9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06C4A">
              <w:rPr>
                <w:rFonts w:eastAsia="Arial Unicode MS" w:cs="Arial"/>
                <w:szCs w:val="18"/>
                <w:lang w:eastAsia="ar-SA"/>
              </w:rPr>
              <w:t>Revision of S1-232356.</w:t>
            </w:r>
          </w:p>
        </w:tc>
      </w:tr>
      <w:tr w:rsidR="00470FA4" w:rsidRPr="00B209E2" w14:paraId="59D6873A" w14:textId="77777777" w:rsidTr="001F10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E987F4" w14:textId="77777777" w:rsidR="00470FA4" w:rsidRPr="001F10C9" w:rsidRDefault="00470FA4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F10C9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11545C" w14:textId="5C83D015" w:rsidR="00470FA4" w:rsidRPr="001F10C9" w:rsidRDefault="00000000" w:rsidP="00470FA4">
            <w:pPr>
              <w:snapToGrid w:val="0"/>
              <w:spacing w:after="0" w:line="240" w:lineRule="auto"/>
            </w:pPr>
            <w:hyperlink r:id="rId50" w:history="1">
              <w:r w:rsidR="00470FA4" w:rsidRPr="001F10C9">
                <w:rPr>
                  <w:rStyle w:val="Hyperlink"/>
                  <w:rFonts w:cs="Arial"/>
                  <w:color w:val="auto"/>
                </w:rPr>
                <w:t>S1-232196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DE3A84" w14:textId="77777777" w:rsidR="00470FA4" w:rsidRPr="001F10C9" w:rsidRDefault="00470FA4" w:rsidP="00470FA4">
            <w:pPr>
              <w:snapToGrid w:val="0"/>
              <w:spacing w:after="0" w:line="240" w:lineRule="auto"/>
            </w:pPr>
            <w:r w:rsidRPr="001F10C9">
              <w:t xml:space="preserve">Huawei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77C5C7" w14:textId="77777777" w:rsidR="00470FA4" w:rsidRPr="001F10C9" w:rsidRDefault="00470FA4" w:rsidP="00470FA4">
            <w:pPr>
              <w:snapToGrid w:val="0"/>
              <w:spacing w:after="0" w:line="240" w:lineRule="auto"/>
            </w:pPr>
            <w:r w:rsidRPr="001F10C9">
              <w:t>Pseudo-CR on updates clause 5_9_dual steering through Satellite and UAV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EB2561" w14:textId="3F04D37C" w:rsidR="00470FA4" w:rsidRPr="001F10C9" w:rsidRDefault="001F10C9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F10C9">
              <w:rPr>
                <w:rFonts w:eastAsia="Times New Roman" w:cs="Arial"/>
                <w:szCs w:val="18"/>
                <w:lang w:val="fr-FR" w:eastAsia="ar-SA"/>
              </w:rPr>
              <w:t>Noted</w:t>
            </w:r>
            <w:proofErr w:type="spellEnd"/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05DC04" w14:textId="77777777" w:rsidR="00470FA4" w:rsidRPr="001F10C9" w:rsidRDefault="00470FA4" w:rsidP="00470FA4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470FA4" w:rsidRPr="00B209E2" w14:paraId="50112B92" w14:textId="77777777" w:rsidTr="001F10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0EACFD" w14:textId="77777777" w:rsidR="00470FA4" w:rsidRPr="001F10C9" w:rsidRDefault="00470FA4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F10C9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0F357C" w14:textId="2A8B1A8F" w:rsidR="00470FA4" w:rsidRPr="001F10C9" w:rsidRDefault="00000000" w:rsidP="00470FA4">
            <w:pPr>
              <w:snapToGrid w:val="0"/>
              <w:spacing w:after="0" w:line="240" w:lineRule="auto"/>
            </w:pPr>
            <w:hyperlink r:id="rId51" w:history="1">
              <w:r w:rsidR="00470FA4" w:rsidRPr="001F10C9">
                <w:rPr>
                  <w:rStyle w:val="Hyperlink"/>
                  <w:rFonts w:cs="Arial"/>
                  <w:color w:val="auto"/>
                </w:rPr>
                <w:t>S1-232197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83AC23" w14:textId="77777777" w:rsidR="00470FA4" w:rsidRPr="001F10C9" w:rsidRDefault="00470FA4" w:rsidP="00470FA4">
            <w:pPr>
              <w:snapToGrid w:val="0"/>
              <w:spacing w:after="0" w:line="240" w:lineRule="auto"/>
            </w:pPr>
            <w:r w:rsidRPr="001F10C9">
              <w:t xml:space="preserve">Huawei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6FAF9B" w14:textId="77777777" w:rsidR="00470FA4" w:rsidRPr="001F10C9" w:rsidRDefault="00470FA4" w:rsidP="00470FA4">
            <w:pPr>
              <w:snapToGrid w:val="0"/>
              <w:spacing w:after="0" w:line="240" w:lineRule="auto"/>
            </w:pPr>
            <w:r w:rsidRPr="001F10C9">
              <w:t>Pseudo-CR on updates clause 5_10_NTN and TN Inter-PLMN Multi-access in a Maritime scenario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B08E93" w14:textId="373220FA" w:rsidR="00470FA4" w:rsidRPr="001F10C9" w:rsidRDefault="001F10C9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F10C9">
              <w:rPr>
                <w:rFonts w:eastAsia="Times New Roman" w:cs="Arial"/>
                <w:szCs w:val="18"/>
                <w:lang w:val="fr-FR" w:eastAsia="ar-SA"/>
              </w:rPr>
              <w:t>Noted</w:t>
            </w:r>
            <w:proofErr w:type="spellEnd"/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5A58E6" w14:textId="77777777" w:rsidR="00470FA4" w:rsidRPr="001F10C9" w:rsidRDefault="00470FA4" w:rsidP="00470FA4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470FA4" w:rsidRPr="00B209E2" w14:paraId="6FDD3261" w14:textId="77777777" w:rsidTr="001F10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C16CD6" w14:textId="77777777" w:rsidR="00470FA4" w:rsidRPr="001F10C9" w:rsidRDefault="00470FA4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F10C9">
              <w:rPr>
                <w:rFonts w:eastAsia="Times New Roman" w:cs="Arial"/>
                <w:szCs w:val="18"/>
                <w:lang w:val="fr-FR"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791DB1" w14:textId="24C04165" w:rsidR="00470FA4" w:rsidRPr="001F10C9" w:rsidRDefault="00000000" w:rsidP="00470FA4">
            <w:pPr>
              <w:snapToGrid w:val="0"/>
              <w:spacing w:after="0" w:line="240" w:lineRule="auto"/>
            </w:pPr>
            <w:hyperlink r:id="rId52" w:history="1">
              <w:r w:rsidR="00470FA4" w:rsidRPr="001F10C9">
                <w:rPr>
                  <w:rStyle w:val="Hyperlink"/>
                  <w:rFonts w:cs="Arial"/>
                  <w:color w:val="auto"/>
                </w:rPr>
                <w:t>S1-232198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74E1E0" w14:textId="77777777" w:rsidR="00470FA4" w:rsidRPr="001F10C9" w:rsidRDefault="00470FA4" w:rsidP="00470FA4">
            <w:pPr>
              <w:snapToGrid w:val="0"/>
              <w:spacing w:after="0" w:line="240" w:lineRule="auto"/>
            </w:pPr>
            <w:r w:rsidRPr="001F10C9">
              <w:t xml:space="preserve">Huawei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0A084B" w14:textId="77777777" w:rsidR="00470FA4" w:rsidRPr="001F10C9" w:rsidRDefault="00470FA4" w:rsidP="00470FA4">
            <w:pPr>
              <w:snapToGrid w:val="0"/>
              <w:spacing w:after="0" w:line="240" w:lineRule="auto"/>
            </w:pPr>
            <w:r w:rsidRPr="001F10C9">
              <w:t>Pseudo-CR on updates for clause 5_14_Inter-PLMN scenario - TN and multiple NTN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ED0EC0" w14:textId="1927E400" w:rsidR="00470FA4" w:rsidRPr="001F10C9" w:rsidRDefault="001F10C9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F10C9">
              <w:rPr>
                <w:rFonts w:eastAsia="Times New Roman" w:cs="Arial"/>
                <w:szCs w:val="18"/>
                <w:lang w:val="fr-FR" w:eastAsia="ar-SA"/>
              </w:rPr>
              <w:t>Noted</w:t>
            </w:r>
            <w:proofErr w:type="spellEnd"/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5B912C" w14:textId="77777777" w:rsidR="00470FA4" w:rsidRPr="001F10C9" w:rsidRDefault="00470FA4" w:rsidP="00470FA4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470FA4" w:rsidRPr="00B209E2" w14:paraId="3C576BD9" w14:textId="77777777" w:rsidTr="001F10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E29493" w14:textId="77777777" w:rsidR="00470FA4" w:rsidRPr="001F10C9" w:rsidRDefault="00470FA4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F10C9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6A7D14" w14:textId="23166F89" w:rsidR="00470FA4" w:rsidRPr="001F10C9" w:rsidRDefault="00000000" w:rsidP="00470FA4">
            <w:pPr>
              <w:snapToGrid w:val="0"/>
              <w:spacing w:after="0" w:line="240" w:lineRule="auto"/>
            </w:pPr>
            <w:hyperlink r:id="rId53" w:history="1">
              <w:r w:rsidR="00470FA4" w:rsidRPr="001F10C9">
                <w:rPr>
                  <w:rStyle w:val="Hyperlink"/>
                  <w:rFonts w:cs="Arial"/>
                  <w:color w:val="auto"/>
                </w:rPr>
                <w:t>S1-232200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4D5283" w14:textId="77777777" w:rsidR="00470FA4" w:rsidRPr="001F10C9" w:rsidRDefault="00470FA4" w:rsidP="00470FA4">
            <w:pPr>
              <w:snapToGrid w:val="0"/>
              <w:spacing w:after="0" w:line="240" w:lineRule="auto"/>
            </w:pPr>
            <w:r w:rsidRPr="001F10C9">
              <w:t xml:space="preserve">Huawei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635B4F" w14:textId="77777777" w:rsidR="00470FA4" w:rsidRPr="001F10C9" w:rsidRDefault="00470FA4" w:rsidP="00470FA4">
            <w:pPr>
              <w:snapToGrid w:val="0"/>
              <w:spacing w:after="0" w:line="240" w:lineRule="auto"/>
            </w:pPr>
            <w:r w:rsidRPr="001F10C9">
              <w:t>Pseudo-CR on updates clause 5_17 Vehicle IoT devices steering via NTN and TN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B2B8F2" w14:textId="2A628AED" w:rsidR="00470FA4" w:rsidRPr="001F10C9" w:rsidRDefault="001F10C9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F10C9">
              <w:rPr>
                <w:rFonts w:eastAsia="Times New Roman" w:cs="Arial"/>
                <w:szCs w:val="18"/>
                <w:lang w:val="fr-FR" w:eastAsia="ar-SA"/>
              </w:rPr>
              <w:t>Noted</w:t>
            </w:r>
            <w:proofErr w:type="spellEnd"/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6DEE2F" w14:textId="77777777" w:rsidR="00470FA4" w:rsidRPr="001F10C9" w:rsidRDefault="00470FA4" w:rsidP="00470FA4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470FA4" w:rsidRPr="00B209E2" w14:paraId="70E7C073" w14:textId="77777777" w:rsidTr="001F10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D13775" w14:textId="77777777" w:rsidR="00470FA4" w:rsidRPr="001F10C9" w:rsidRDefault="00470FA4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F10C9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492BE3" w14:textId="1298A1CB" w:rsidR="00470FA4" w:rsidRPr="001F10C9" w:rsidRDefault="00000000" w:rsidP="00470FA4">
            <w:pPr>
              <w:snapToGrid w:val="0"/>
              <w:spacing w:after="0" w:line="240" w:lineRule="auto"/>
            </w:pPr>
            <w:hyperlink r:id="rId54" w:history="1">
              <w:r w:rsidR="00470FA4" w:rsidRPr="001F10C9">
                <w:rPr>
                  <w:rStyle w:val="Hyperlink"/>
                  <w:rFonts w:cs="Arial"/>
                  <w:color w:val="auto"/>
                </w:rPr>
                <w:t>S1-232202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25A000" w14:textId="77777777" w:rsidR="00470FA4" w:rsidRPr="001F10C9" w:rsidRDefault="00470FA4" w:rsidP="00470FA4">
            <w:pPr>
              <w:snapToGrid w:val="0"/>
              <w:spacing w:after="0" w:line="240" w:lineRule="auto"/>
            </w:pPr>
            <w:r w:rsidRPr="001F10C9">
              <w:t xml:space="preserve">Huawei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77DAAC" w14:textId="77777777" w:rsidR="00470FA4" w:rsidRPr="001F10C9" w:rsidRDefault="00470FA4" w:rsidP="00470FA4">
            <w:pPr>
              <w:snapToGrid w:val="0"/>
              <w:spacing w:after="0" w:line="240" w:lineRule="auto"/>
            </w:pPr>
            <w:r w:rsidRPr="001F10C9">
              <w:t>Pseudo-CR on updates clause 5_18_UAV UE connecting to 3GPP TN and NTN access networks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0CB495" w14:textId="21785F0C" w:rsidR="00470FA4" w:rsidRPr="001F10C9" w:rsidRDefault="001F10C9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F10C9">
              <w:rPr>
                <w:rFonts w:eastAsia="Times New Roman" w:cs="Arial"/>
                <w:szCs w:val="18"/>
                <w:lang w:val="fr-FR" w:eastAsia="ar-SA"/>
              </w:rPr>
              <w:t>Noted</w:t>
            </w:r>
            <w:proofErr w:type="spellEnd"/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785F2B" w14:textId="77777777" w:rsidR="00470FA4" w:rsidRPr="001F10C9" w:rsidRDefault="00470FA4" w:rsidP="00470FA4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470FA4" w:rsidRPr="00B209E2" w14:paraId="60AD95E3" w14:textId="77777777" w:rsidTr="001F10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68EA62" w14:textId="77777777" w:rsidR="00470FA4" w:rsidRPr="00574A03" w:rsidRDefault="00470FA4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574A03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F48722" w14:textId="4A6A4FE1" w:rsidR="00470FA4" w:rsidRPr="00574A03" w:rsidRDefault="00000000" w:rsidP="00470FA4">
            <w:pPr>
              <w:snapToGrid w:val="0"/>
              <w:spacing w:after="0" w:line="240" w:lineRule="auto"/>
            </w:pPr>
            <w:hyperlink r:id="rId55" w:history="1">
              <w:r w:rsidR="00470FA4" w:rsidRPr="00574A03">
                <w:rPr>
                  <w:rStyle w:val="Hyperlink"/>
                  <w:rFonts w:cs="Arial"/>
                  <w:color w:val="auto"/>
                </w:rPr>
                <w:t>S1-232205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F0F71F" w14:textId="77777777" w:rsidR="00470FA4" w:rsidRPr="00574A03" w:rsidRDefault="00470FA4" w:rsidP="00470FA4">
            <w:pPr>
              <w:snapToGrid w:val="0"/>
              <w:spacing w:after="0" w:line="240" w:lineRule="auto"/>
            </w:pPr>
            <w:r w:rsidRPr="00574A03">
              <w:t xml:space="preserve">Huawei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453CF2" w14:textId="77777777" w:rsidR="00470FA4" w:rsidRPr="00574A03" w:rsidRDefault="00470FA4" w:rsidP="00470FA4">
            <w:pPr>
              <w:snapToGrid w:val="0"/>
              <w:spacing w:after="0" w:line="240" w:lineRule="auto"/>
            </w:pPr>
            <w:r w:rsidRPr="00574A03">
              <w:t>Discussion Paper: on 5G Terrestrial Network aspects in FS-DualSteer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400433" w14:textId="323D8FD3" w:rsidR="00470FA4" w:rsidRPr="00574A03" w:rsidRDefault="00574A03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574A03">
              <w:rPr>
                <w:rFonts w:eastAsia="Times New Roman" w:cs="Arial"/>
                <w:szCs w:val="18"/>
                <w:lang w:val="fr-FR" w:eastAsia="ar-SA"/>
              </w:rPr>
              <w:t>Noted</w:t>
            </w:r>
            <w:proofErr w:type="spellEnd"/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EE1521" w14:textId="77777777" w:rsidR="00470FA4" w:rsidRPr="00574A03" w:rsidRDefault="00470FA4" w:rsidP="00470FA4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470FA4" w:rsidRPr="00B209E2" w14:paraId="60A6FF6B" w14:textId="77777777" w:rsidTr="001F10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5C0BE3" w14:textId="77777777" w:rsidR="00470FA4" w:rsidRPr="001F10C9" w:rsidRDefault="00470FA4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F10C9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410F48" w14:textId="50CBFBB8" w:rsidR="00470FA4" w:rsidRPr="001F10C9" w:rsidRDefault="00000000" w:rsidP="00470FA4">
            <w:pPr>
              <w:snapToGrid w:val="0"/>
              <w:spacing w:after="0" w:line="240" w:lineRule="auto"/>
            </w:pPr>
            <w:hyperlink r:id="rId56" w:history="1">
              <w:r w:rsidR="00470FA4" w:rsidRPr="001F10C9">
                <w:rPr>
                  <w:rStyle w:val="Hyperlink"/>
                  <w:rFonts w:cs="Arial"/>
                  <w:color w:val="auto"/>
                </w:rPr>
                <w:t>S1-232222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F414E5" w14:textId="77777777" w:rsidR="00470FA4" w:rsidRPr="001F10C9" w:rsidRDefault="00470FA4" w:rsidP="00470FA4">
            <w:pPr>
              <w:snapToGrid w:val="0"/>
              <w:spacing w:after="0" w:line="240" w:lineRule="auto"/>
            </w:pPr>
            <w:r w:rsidRPr="001F10C9">
              <w:t xml:space="preserve">Huawei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D289ED" w14:textId="77777777" w:rsidR="00470FA4" w:rsidRPr="001F10C9" w:rsidRDefault="00470FA4" w:rsidP="00470FA4">
            <w:pPr>
              <w:snapToGrid w:val="0"/>
              <w:spacing w:after="0" w:line="240" w:lineRule="auto"/>
            </w:pPr>
            <w:r w:rsidRPr="001F10C9">
              <w:t>Pseudo-CR on updates clause 5_2_interPLMN mobility-FS-DualSteer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024926" w14:textId="21E304A3" w:rsidR="00470FA4" w:rsidRPr="001F10C9" w:rsidRDefault="001F10C9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F10C9">
              <w:rPr>
                <w:rFonts w:eastAsia="Times New Roman" w:cs="Arial"/>
                <w:szCs w:val="18"/>
                <w:lang w:val="fr-FR" w:eastAsia="ar-SA"/>
              </w:rPr>
              <w:t>Noted</w:t>
            </w:r>
            <w:proofErr w:type="spellEnd"/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BD20FA" w14:textId="77777777" w:rsidR="00470FA4" w:rsidRPr="001F10C9" w:rsidRDefault="00470FA4" w:rsidP="00470FA4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470FA4" w:rsidRPr="00B209E2" w14:paraId="65DB7030" w14:textId="77777777" w:rsidTr="001F10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A19B98" w14:textId="77777777" w:rsidR="00470FA4" w:rsidRPr="001F10C9" w:rsidRDefault="00470FA4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F10C9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DAC307" w14:textId="6379D9E4" w:rsidR="00470FA4" w:rsidRPr="001F10C9" w:rsidRDefault="00000000" w:rsidP="00470FA4">
            <w:pPr>
              <w:snapToGrid w:val="0"/>
              <w:spacing w:after="0" w:line="240" w:lineRule="auto"/>
            </w:pPr>
            <w:hyperlink r:id="rId57" w:history="1">
              <w:r w:rsidR="00470FA4" w:rsidRPr="001F10C9">
                <w:rPr>
                  <w:rStyle w:val="Hyperlink"/>
                  <w:rFonts w:cs="Arial"/>
                  <w:color w:val="auto"/>
                </w:rPr>
                <w:t>S1-232223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78AED8" w14:textId="77777777" w:rsidR="00470FA4" w:rsidRPr="001F10C9" w:rsidRDefault="00470FA4" w:rsidP="00470FA4">
            <w:pPr>
              <w:snapToGrid w:val="0"/>
              <w:spacing w:after="0" w:line="240" w:lineRule="auto"/>
            </w:pPr>
            <w:r w:rsidRPr="001F10C9">
              <w:t xml:space="preserve">Huawei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D88EDE" w14:textId="77777777" w:rsidR="00470FA4" w:rsidRPr="001F10C9" w:rsidRDefault="00470FA4" w:rsidP="00470FA4">
            <w:pPr>
              <w:snapToGrid w:val="0"/>
              <w:spacing w:after="0" w:line="240" w:lineRule="auto"/>
            </w:pPr>
            <w:r w:rsidRPr="001F10C9">
              <w:t>Pseudo-CR on updates clause 5_3_Inter-PLMN or PLMN-SNPN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ED9638" w14:textId="1D359A50" w:rsidR="00470FA4" w:rsidRPr="001F10C9" w:rsidRDefault="001F10C9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F10C9">
              <w:rPr>
                <w:rFonts w:eastAsia="Times New Roman" w:cs="Arial"/>
                <w:szCs w:val="18"/>
                <w:lang w:val="fr-FR" w:eastAsia="ar-SA"/>
              </w:rPr>
              <w:t>Noted</w:t>
            </w:r>
            <w:proofErr w:type="spellEnd"/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A8A554" w14:textId="77777777" w:rsidR="00470FA4" w:rsidRPr="001F10C9" w:rsidRDefault="00470FA4" w:rsidP="00470FA4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470FA4" w:rsidRPr="00B209E2" w14:paraId="3D329E0D" w14:textId="77777777" w:rsidTr="001F10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6BD820" w14:textId="77777777" w:rsidR="00470FA4" w:rsidRPr="00264E63" w:rsidRDefault="00470FA4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264E63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4F12AC" w14:textId="60F6FC51" w:rsidR="00470FA4" w:rsidRPr="00264E63" w:rsidRDefault="00000000" w:rsidP="00470FA4">
            <w:pPr>
              <w:snapToGrid w:val="0"/>
              <w:spacing w:after="0" w:line="240" w:lineRule="auto"/>
            </w:pPr>
            <w:hyperlink r:id="rId58" w:history="1">
              <w:r w:rsidR="00470FA4" w:rsidRPr="00264E63">
                <w:rPr>
                  <w:rStyle w:val="Hyperlink"/>
                  <w:rFonts w:cs="Arial"/>
                  <w:color w:val="auto"/>
                </w:rPr>
                <w:t>S1-232224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8C4286" w14:textId="77777777" w:rsidR="00470FA4" w:rsidRPr="00264E63" w:rsidRDefault="00470FA4" w:rsidP="00470FA4">
            <w:pPr>
              <w:snapToGrid w:val="0"/>
              <w:spacing w:after="0" w:line="240" w:lineRule="auto"/>
            </w:pPr>
            <w:r w:rsidRPr="00264E63">
              <w:t xml:space="preserve">Huawei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E0FA35" w14:textId="77777777" w:rsidR="00470FA4" w:rsidRPr="00264E63" w:rsidRDefault="00470FA4" w:rsidP="00470FA4">
            <w:pPr>
              <w:snapToGrid w:val="0"/>
              <w:spacing w:after="0" w:line="240" w:lineRule="auto"/>
            </w:pPr>
            <w:r w:rsidRPr="00264E63">
              <w:t>Pseudo-CR on updates for clause 5_7_intra-PLMN scenario for XR gaming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EB6979" w14:textId="7FB96309" w:rsidR="00470FA4" w:rsidRPr="00264E63" w:rsidRDefault="00264E63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264E63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264E63">
              <w:rPr>
                <w:rFonts w:eastAsia="Times New Roman" w:cs="Arial"/>
                <w:szCs w:val="18"/>
                <w:lang w:val="fr-FR" w:eastAsia="ar-SA"/>
              </w:rPr>
              <w:t xml:space="preserve"> to S1-232357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39EC80" w14:textId="77777777" w:rsidR="00470FA4" w:rsidRPr="00264E63" w:rsidRDefault="00470FA4" w:rsidP="00470FA4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64E63" w:rsidRPr="00B209E2" w14:paraId="2AFFEA14" w14:textId="77777777" w:rsidTr="001F10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CD750AA" w14:textId="0F8A5CA6" w:rsidR="00264E63" w:rsidRPr="001F10C9" w:rsidRDefault="00264E63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F10C9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B3E598F" w14:textId="24F8CFF3" w:rsidR="00264E63" w:rsidRPr="001F10C9" w:rsidRDefault="00000000" w:rsidP="00470FA4">
            <w:pPr>
              <w:snapToGrid w:val="0"/>
              <w:spacing w:after="0" w:line="240" w:lineRule="auto"/>
            </w:pPr>
            <w:hyperlink r:id="rId59" w:history="1">
              <w:r w:rsidR="00264E63" w:rsidRPr="001F10C9">
                <w:rPr>
                  <w:rStyle w:val="Hyperlink"/>
                  <w:rFonts w:cs="Arial"/>
                  <w:color w:val="auto"/>
                </w:rPr>
                <w:t>S1-232357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1FE8795" w14:textId="10B6E3A2" w:rsidR="00264E63" w:rsidRPr="001F10C9" w:rsidRDefault="00264E63" w:rsidP="00470FA4">
            <w:pPr>
              <w:snapToGrid w:val="0"/>
              <w:spacing w:after="0" w:line="240" w:lineRule="auto"/>
            </w:pPr>
            <w:r w:rsidRPr="001F10C9">
              <w:t xml:space="preserve">Huawei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CA447A7" w14:textId="534779A5" w:rsidR="00264E63" w:rsidRPr="001F10C9" w:rsidRDefault="00264E63" w:rsidP="00470FA4">
            <w:pPr>
              <w:snapToGrid w:val="0"/>
              <w:spacing w:after="0" w:line="240" w:lineRule="auto"/>
            </w:pPr>
            <w:r w:rsidRPr="001F10C9">
              <w:t>Pseudo-CR on updates for clause 5_7_intra-PLMN scenario for XR gaming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55DBA7E" w14:textId="296A5F3F" w:rsidR="00264E63" w:rsidRPr="001F10C9" w:rsidRDefault="001F10C9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F10C9">
              <w:rPr>
                <w:rFonts w:eastAsia="Times New Roman" w:cs="Arial"/>
                <w:szCs w:val="18"/>
                <w:lang w:val="fr-FR" w:eastAsia="ar-SA"/>
              </w:rPr>
              <w:t>Agreed</w:t>
            </w:r>
            <w:proofErr w:type="spellEnd"/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7C85209" w14:textId="36C3CDB2" w:rsidR="00264E63" w:rsidRPr="001F10C9" w:rsidRDefault="00264E63" w:rsidP="00470FA4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1F10C9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1F10C9">
              <w:rPr>
                <w:rFonts w:eastAsia="Arial Unicode MS" w:cs="Arial"/>
                <w:szCs w:val="18"/>
                <w:lang w:val="fr-FR" w:eastAsia="ar-SA"/>
              </w:rPr>
              <w:t xml:space="preserve"> of S1-232224.</w:t>
            </w:r>
          </w:p>
        </w:tc>
      </w:tr>
      <w:tr w:rsidR="00470FA4" w:rsidRPr="00B04844" w14:paraId="6154EFA1" w14:textId="77777777" w:rsidTr="00502A7A">
        <w:trPr>
          <w:trHeight w:val="250"/>
        </w:trPr>
        <w:tc>
          <w:tcPr>
            <w:tcW w:w="14426" w:type="dxa"/>
            <w:gridSpan w:val="10"/>
            <w:tcBorders>
              <w:bottom w:val="single" w:sz="4" w:space="0" w:color="auto"/>
            </w:tcBorders>
            <w:shd w:val="clear" w:color="auto" w:fill="F2F2F2"/>
          </w:tcPr>
          <w:p w14:paraId="129B0D2B" w14:textId="14EC9F07" w:rsidR="00470FA4" w:rsidRPr="006E6FF4" w:rsidRDefault="00470FA4" w:rsidP="00470FA4">
            <w:pPr>
              <w:pStyle w:val="Heading8"/>
              <w:jc w:val="left"/>
            </w:pPr>
            <w:r w:rsidRPr="00445343">
              <w:rPr>
                <w:color w:val="1F497D" w:themeColor="text2"/>
                <w:sz w:val="18"/>
                <w:szCs w:val="22"/>
              </w:rPr>
              <w:t>New use cases</w:t>
            </w:r>
          </w:p>
        </w:tc>
      </w:tr>
      <w:tr w:rsidR="00470FA4" w:rsidRPr="00B209E2" w14:paraId="138A2945" w14:textId="77777777" w:rsidTr="00502A7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D58AAB" w14:textId="481AC82E" w:rsidR="00470FA4" w:rsidRPr="00502A7A" w:rsidRDefault="00470FA4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502A7A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356BA3" w14:textId="4FF270C3" w:rsidR="00470FA4" w:rsidRPr="00502A7A" w:rsidRDefault="00000000" w:rsidP="00470FA4">
            <w:pPr>
              <w:snapToGrid w:val="0"/>
              <w:spacing w:after="0" w:line="240" w:lineRule="auto"/>
            </w:pPr>
            <w:hyperlink r:id="rId60" w:history="1">
              <w:r w:rsidR="00470FA4" w:rsidRPr="00502A7A">
                <w:rPr>
                  <w:rStyle w:val="Hyperlink"/>
                  <w:rFonts w:cs="Arial"/>
                  <w:color w:val="auto"/>
                </w:rPr>
                <w:t>S1-232035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6EF174" w14:textId="3C977620" w:rsidR="00470FA4" w:rsidRPr="00502A7A" w:rsidRDefault="00470FA4" w:rsidP="00470FA4">
            <w:pPr>
              <w:snapToGrid w:val="0"/>
              <w:spacing w:after="0" w:line="240" w:lineRule="auto"/>
            </w:pPr>
            <w:r w:rsidRPr="00502A7A">
              <w:t>THALES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31D38B" w14:textId="3C184EED" w:rsidR="00470FA4" w:rsidRPr="00502A7A" w:rsidRDefault="00470FA4" w:rsidP="00470FA4">
            <w:pPr>
              <w:snapToGrid w:val="0"/>
              <w:spacing w:after="0" w:line="240" w:lineRule="auto"/>
            </w:pPr>
            <w:r w:rsidRPr="00502A7A">
              <w:t>Use Case on supplementary downlink data via a second 3GPP network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8D7BA1" w14:textId="6A376C90" w:rsidR="00470FA4" w:rsidRPr="00502A7A" w:rsidRDefault="00502A7A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502A7A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502A7A">
              <w:rPr>
                <w:rFonts w:eastAsia="Times New Roman" w:cs="Arial"/>
                <w:szCs w:val="18"/>
                <w:lang w:val="fr-FR" w:eastAsia="ar-SA"/>
              </w:rPr>
              <w:t xml:space="preserve"> to S1-232337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CC73FA" w14:textId="77777777" w:rsidR="00470FA4" w:rsidRPr="00502A7A" w:rsidRDefault="00470FA4" w:rsidP="00470FA4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502A7A" w:rsidRPr="00B209E2" w14:paraId="3B32FBB2" w14:textId="77777777" w:rsidTr="00617C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E1C466D" w14:textId="5ECAAF39" w:rsidR="00502A7A" w:rsidRPr="00502A7A" w:rsidRDefault="00502A7A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502A7A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DC69A49" w14:textId="61865373" w:rsidR="00502A7A" w:rsidRPr="00502A7A" w:rsidRDefault="00000000" w:rsidP="00470FA4">
            <w:pPr>
              <w:snapToGrid w:val="0"/>
              <w:spacing w:after="0" w:line="240" w:lineRule="auto"/>
            </w:pPr>
            <w:hyperlink r:id="rId61" w:history="1">
              <w:r w:rsidR="00502A7A" w:rsidRPr="00502A7A">
                <w:rPr>
                  <w:rStyle w:val="Hyperlink"/>
                  <w:rFonts w:cs="Arial"/>
                  <w:color w:val="auto"/>
                </w:rPr>
                <w:t>S1-232337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719E8CA" w14:textId="3B84B2B7" w:rsidR="00502A7A" w:rsidRPr="00502A7A" w:rsidRDefault="00502A7A" w:rsidP="00470FA4">
            <w:pPr>
              <w:snapToGrid w:val="0"/>
              <w:spacing w:after="0" w:line="240" w:lineRule="auto"/>
            </w:pPr>
            <w:r w:rsidRPr="00502A7A">
              <w:t>THALES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8047A67" w14:textId="6CC8E48E" w:rsidR="00502A7A" w:rsidRPr="00502A7A" w:rsidRDefault="00502A7A" w:rsidP="00470FA4">
            <w:pPr>
              <w:snapToGrid w:val="0"/>
              <w:spacing w:after="0" w:line="240" w:lineRule="auto"/>
            </w:pPr>
            <w:r w:rsidRPr="00502A7A">
              <w:t>Use Case on supplementary downlink data via a second 3GPP network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ED8A645" w14:textId="20B118AB" w:rsidR="00502A7A" w:rsidRPr="00502A7A" w:rsidRDefault="00502A7A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502A7A">
              <w:rPr>
                <w:rFonts w:eastAsia="Times New Roman" w:cs="Arial"/>
                <w:szCs w:val="18"/>
                <w:lang w:val="fr-FR" w:eastAsia="ar-SA"/>
              </w:rPr>
              <w:t>Agreed</w:t>
            </w:r>
            <w:proofErr w:type="spellEnd"/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A901977" w14:textId="77777777" w:rsidR="00502A7A" w:rsidRDefault="00502A7A" w:rsidP="00470FA4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502A7A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502A7A">
              <w:rPr>
                <w:rFonts w:eastAsia="Arial Unicode MS" w:cs="Arial"/>
                <w:szCs w:val="18"/>
                <w:lang w:val="fr-FR" w:eastAsia="ar-SA"/>
              </w:rPr>
              <w:t xml:space="preserve"> of S1-232035.</w:t>
            </w:r>
          </w:p>
          <w:p w14:paraId="086F91A4" w14:textId="6F8704D9" w:rsidR="00502A7A" w:rsidRPr="00502A7A" w:rsidRDefault="00502A7A" w:rsidP="00470FA4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470FA4" w:rsidRPr="00B209E2" w14:paraId="5E750232" w14:textId="77777777" w:rsidTr="0030771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5E01AD" w14:textId="7FF622AB" w:rsidR="00470FA4" w:rsidRPr="00617C28" w:rsidRDefault="00470FA4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17C28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7319DF" w14:textId="3BC16E8C" w:rsidR="00470FA4" w:rsidRPr="00617C28" w:rsidRDefault="00000000" w:rsidP="00470FA4">
            <w:pPr>
              <w:snapToGrid w:val="0"/>
              <w:spacing w:after="0" w:line="240" w:lineRule="auto"/>
            </w:pPr>
            <w:hyperlink r:id="rId62" w:history="1">
              <w:r w:rsidR="00470FA4" w:rsidRPr="00617C28">
                <w:rPr>
                  <w:rStyle w:val="Hyperlink"/>
                  <w:rFonts w:cs="Arial"/>
                  <w:color w:val="auto"/>
                </w:rPr>
                <w:t>S1-232058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B4598E" w14:textId="199B8617" w:rsidR="00470FA4" w:rsidRPr="00617C28" w:rsidRDefault="00470FA4" w:rsidP="00470FA4">
            <w:pPr>
              <w:snapToGrid w:val="0"/>
              <w:spacing w:after="0" w:line="240" w:lineRule="auto"/>
            </w:pPr>
            <w:r w:rsidRPr="00617C28">
              <w:t xml:space="preserve">NEC, Ericsson, Nokia, Nokia Shanghai Bell, </w:t>
            </w:r>
            <w:proofErr w:type="spellStart"/>
            <w:r w:rsidRPr="00617C28">
              <w:t>Novamint</w:t>
            </w:r>
            <w:proofErr w:type="spellEnd"/>
            <w:r w:rsidRPr="00617C28">
              <w:t>, Lenovo, Qualcomm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DC5262" w14:textId="0B98A87B" w:rsidR="00470FA4" w:rsidRPr="00617C28" w:rsidRDefault="00470FA4" w:rsidP="00470FA4">
            <w:pPr>
              <w:snapToGrid w:val="0"/>
              <w:spacing w:after="0" w:line="240" w:lineRule="auto"/>
            </w:pPr>
            <w:r w:rsidRPr="00617C28">
              <w:t>Use Case on traffic duplication for a set of devices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516379" w14:textId="5BA9414D" w:rsidR="00470FA4" w:rsidRPr="00617C28" w:rsidRDefault="00617C28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17C28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617C28">
              <w:rPr>
                <w:rFonts w:eastAsia="Times New Roman" w:cs="Arial"/>
                <w:szCs w:val="18"/>
                <w:lang w:val="fr-FR" w:eastAsia="ar-SA"/>
              </w:rPr>
              <w:t xml:space="preserve"> to S1-232338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620C0C" w14:textId="77777777" w:rsidR="00470FA4" w:rsidRPr="00617C28" w:rsidRDefault="00470FA4" w:rsidP="00470FA4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617C28" w:rsidRPr="00B209E2" w14:paraId="737A663B" w14:textId="77777777" w:rsidTr="0030771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49D1B6" w14:textId="0B75F408" w:rsidR="00617C28" w:rsidRPr="0030771B" w:rsidRDefault="00617C28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30771B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FEF881" w14:textId="1794A0AB" w:rsidR="00617C28" w:rsidRPr="0030771B" w:rsidRDefault="00000000" w:rsidP="00470FA4">
            <w:pPr>
              <w:snapToGrid w:val="0"/>
              <w:spacing w:after="0" w:line="240" w:lineRule="auto"/>
            </w:pPr>
            <w:hyperlink r:id="rId63" w:history="1">
              <w:r w:rsidR="00617C28" w:rsidRPr="0030771B">
                <w:rPr>
                  <w:rStyle w:val="Hyperlink"/>
                  <w:rFonts w:cs="Arial"/>
                  <w:color w:val="auto"/>
                </w:rPr>
                <w:t>S1-232338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9027FA" w14:textId="50F68084" w:rsidR="00617C28" w:rsidRPr="0030771B" w:rsidRDefault="00617C28" w:rsidP="00470FA4">
            <w:pPr>
              <w:snapToGrid w:val="0"/>
              <w:spacing w:after="0" w:line="240" w:lineRule="auto"/>
            </w:pPr>
            <w:r w:rsidRPr="0030771B">
              <w:t xml:space="preserve">NEC, Ericsson, Nokia, Nokia Shanghai Bell, </w:t>
            </w:r>
            <w:proofErr w:type="spellStart"/>
            <w:r w:rsidRPr="0030771B">
              <w:t>Novamint</w:t>
            </w:r>
            <w:proofErr w:type="spellEnd"/>
            <w:r w:rsidRPr="0030771B">
              <w:t>, Lenovo, Qualcomm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5AAE15" w14:textId="1BAD1EB9" w:rsidR="00617C28" w:rsidRPr="0030771B" w:rsidRDefault="00617C28" w:rsidP="00470FA4">
            <w:pPr>
              <w:snapToGrid w:val="0"/>
              <w:spacing w:after="0" w:line="240" w:lineRule="auto"/>
            </w:pPr>
            <w:r w:rsidRPr="0030771B">
              <w:t>Use Case on traffic duplication for a set of devices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D55D07" w14:textId="12D35A52" w:rsidR="00617C28" w:rsidRPr="0030771B" w:rsidRDefault="0030771B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30771B">
              <w:rPr>
                <w:rFonts w:eastAsia="Times New Roman" w:cs="Arial"/>
                <w:szCs w:val="18"/>
                <w:lang w:val="fr-FR" w:eastAsia="ar-SA"/>
              </w:rPr>
              <w:t>Noted</w:t>
            </w:r>
            <w:proofErr w:type="spellEnd"/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5ECA0E" w14:textId="39B0DC0C" w:rsidR="00617C28" w:rsidRPr="0030771B" w:rsidRDefault="00617C28" w:rsidP="00470FA4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30771B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30771B">
              <w:rPr>
                <w:rFonts w:eastAsia="Arial Unicode MS" w:cs="Arial"/>
                <w:szCs w:val="18"/>
                <w:lang w:val="fr-FR" w:eastAsia="ar-SA"/>
              </w:rPr>
              <w:t xml:space="preserve"> of S1-232058.</w:t>
            </w:r>
          </w:p>
        </w:tc>
      </w:tr>
      <w:tr w:rsidR="00470FA4" w:rsidRPr="00B04844" w14:paraId="44B4F1AE" w14:textId="77777777" w:rsidTr="00617C28">
        <w:trPr>
          <w:trHeight w:val="250"/>
        </w:trPr>
        <w:tc>
          <w:tcPr>
            <w:tcW w:w="14426" w:type="dxa"/>
            <w:gridSpan w:val="10"/>
            <w:tcBorders>
              <w:bottom w:val="single" w:sz="4" w:space="0" w:color="auto"/>
            </w:tcBorders>
            <w:shd w:val="clear" w:color="auto" w:fill="F2F2F2"/>
          </w:tcPr>
          <w:p w14:paraId="0B2FD2C1" w14:textId="2556EFF9" w:rsidR="00470FA4" w:rsidRPr="006E6FF4" w:rsidRDefault="00470FA4" w:rsidP="00470FA4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Consolidation &amp; Conclusions</w:t>
            </w:r>
          </w:p>
        </w:tc>
      </w:tr>
      <w:tr w:rsidR="00470FA4" w:rsidRPr="00B209E2" w14:paraId="76C8F071" w14:textId="77777777" w:rsidTr="00617C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B4B73E" w14:textId="2CC9DBB7" w:rsidR="00470FA4" w:rsidRPr="00617C28" w:rsidRDefault="00470FA4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17C28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E694CD" w14:textId="1FA22BB0" w:rsidR="00470FA4" w:rsidRPr="00617C28" w:rsidRDefault="00000000" w:rsidP="00470FA4">
            <w:pPr>
              <w:snapToGrid w:val="0"/>
              <w:spacing w:after="0" w:line="240" w:lineRule="auto"/>
            </w:pPr>
            <w:hyperlink r:id="rId64" w:history="1">
              <w:r w:rsidR="00470FA4" w:rsidRPr="00617C28">
                <w:rPr>
                  <w:rStyle w:val="Hyperlink"/>
                  <w:rFonts w:cs="Arial"/>
                  <w:color w:val="auto"/>
                </w:rPr>
                <w:t>S1-232237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E736B1" w14:textId="036E59B4" w:rsidR="00470FA4" w:rsidRPr="00617C28" w:rsidRDefault="00470FA4" w:rsidP="00470FA4">
            <w:pPr>
              <w:snapToGrid w:val="0"/>
              <w:spacing w:after="0" w:line="240" w:lineRule="auto"/>
            </w:pPr>
            <w:r w:rsidRPr="00617C28">
              <w:t>Qualcomm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2A0350" w14:textId="15D14CC1" w:rsidR="00470FA4" w:rsidRPr="00617C28" w:rsidRDefault="00470FA4" w:rsidP="00470FA4">
            <w:pPr>
              <w:snapToGrid w:val="0"/>
              <w:spacing w:after="0" w:line="240" w:lineRule="auto"/>
            </w:pPr>
            <w:proofErr w:type="spellStart"/>
            <w:r w:rsidRPr="00617C28">
              <w:t>FS_DualSteer</w:t>
            </w:r>
            <w:proofErr w:type="spellEnd"/>
            <w:r w:rsidRPr="00617C28">
              <w:t xml:space="preserve"> - CPR proposal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CDD3D3" w14:textId="3C63170A" w:rsidR="00470FA4" w:rsidRPr="00617C28" w:rsidRDefault="00617C28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17C28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617C28">
              <w:rPr>
                <w:rFonts w:eastAsia="Times New Roman" w:cs="Arial"/>
                <w:szCs w:val="18"/>
                <w:lang w:val="fr-FR" w:eastAsia="ar-SA"/>
              </w:rPr>
              <w:t xml:space="preserve"> to S1-232</w:t>
            </w:r>
            <w:r w:rsidR="00380F91">
              <w:rPr>
                <w:rFonts w:eastAsia="Times New Roman" w:cs="Arial"/>
                <w:szCs w:val="18"/>
                <w:lang w:val="fr-FR" w:eastAsia="ar-SA"/>
              </w:rPr>
              <w:t>2</w:t>
            </w:r>
            <w:r w:rsidRPr="00617C28">
              <w:rPr>
                <w:rFonts w:eastAsia="Times New Roman" w:cs="Arial"/>
                <w:szCs w:val="18"/>
                <w:lang w:val="fr-FR" w:eastAsia="ar-SA"/>
              </w:rPr>
              <w:t>55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443597" w14:textId="77777777" w:rsidR="00470FA4" w:rsidRPr="00617C28" w:rsidRDefault="00470FA4" w:rsidP="00470FA4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617C28" w:rsidRPr="00B209E2" w14:paraId="734A9183" w14:textId="77777777" w:rsidTr="00380F9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18EAF" w14:textId="53889907" w:rsidR="00617C28" w:rsidRPr="00617C28" w:rsidRDefault="00617C28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17C28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B7C61" w14:textId="43C40702" w:rsidR="00617C28" w:rsidRPr="00617C28" w:rsidRDefault="00000000" w:rsidP="00470FA4">
            <w:pPr>
              <w:snapToGrid w:val="0"/>
              <w:spacing w:after="0" w:line="240" w:lineRule="auto"/>
            </w:pPr>
            <w:hyperlink r:id="rId65" w:history="1">
              <w:r w:rsidR="00617C28" w:rsidRPr="00380F91">
                <w:rPr>
                  <w:rStyle w:val="Hyperlink"/>
                  <w:rFonts w:cs="Arial"/>
                </w:rPr>
                <w:t>S1-232</w:t>
              </w:r>
              <w:r w:rsidR="00380F91" w:rsidRPr="00380F91">
                <w:rPr>
                  <w:rStyle w:val="Hyperlink"/>
                  <w:rFonts w:cs="Arial"/>
                </w:rPr>
                <w:t>2</w:t>
              </w:r>
              <w:r w:rsidR="00617C28" w:rsidRPr="00380F91">
                <w:rPr>
                  <w:rStyle w:val="Hyperlink"/>
                  <w:rFonts w:cs="Arial"/>
                </w:rPr>
                <w:t>55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F86E7" w14:textId="10ACA640" w:rsidR="00617C28" w:rsidRPr="00617C28" w:rsidRDefault="00617C28" w:rsidP="00470FA4">
            <w:pPr>
              <w:snapToGrid w:val="0"/>
              <w:spacing w:after="0" w:line="240" w:lineRule="auto"/>
            </w:pPr>
            <w:r w:rsidRPr="00617C28">
              <w:t>Qualcomm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73AD0" w14:textId="4A72A3BD" w:rsidR="00617C28" w:rsidRPr="00617C28" w:rsidRDefault="00617C28" w:rsidP="00470FA4">
            <w:pPr>
              <w:snapToGrid w:val="0"/>
              <w:spacing w:after="0" w:line="240" w:lineRule="auto"/>
            </w:pPr>
            <w:proofErr w:type="spellStart"/>
            <w:r w:rsidRPr="00617C28">
              <w:t>FS_DualSteer</w:t>
            </w:r>
            <w:proofErr w:type="spellEnd"/>
            <w:r w:rsidRPr="00617C28">
              <w:t xml:space="preserve"> - CPR proposal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810CE" w14:textId="77777777" w:rsidR="00617C28" w:rsidRPr="00617C28" w:rsidRDefault="00617C28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9A778" w14:textId="0EBD5683" w:rsidR="00617C28" w:rsidRPr="00617C28" w:rsidRDefault="00617C28" w:rsidP="00470FA4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617C28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617C28">
              <w:rPr>
                <w:rFonts w:eastAsia="Arial Unicode MS" w:cs="Arial"/>
                <w:szCs w:val="18"/>
                <w:lang w:val="fr-FR" w:eastAsia="ar-SA"/>
              </w:rPr>
              <w:t xml:space="preserve"> of S1-232237.</w:t>
            </w:r>
          </w:p>
        </w:tc>
      </w:tr>
      <w:tr w:rsidR="00470FA4" w:rsidRPr="00B209E2" w14:paraId="19E82A62" w14:textId="77777777" w:rsidTr="00380F9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3B5F74" w14:textId="77777777" w:rsidR="00470FA4" w:rsidRPr="00380F91" w:rsidRDefault="00470FA4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380F91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C9E56B" w14:textId="6A0DF06F" w:rsidR="00470FA4" w:rsidRPr="00380F91" w:rsidRDefault="00000000" w:rsidP="00470FA4">
            <w:pPr>
              <w:snapToGrid w:val="0"/>
              <w:spacing w:after="0" w:line="240" w:lineRule="auto"/>
            </w:pPr>
            <w:hyperlink r:id="rId66" w:history="1">
              <w:r w:rsidR="00470FA4" w:rsidRPr="00380F91">
                <w:rPr>
                  <w:rStyle w:val="Hyperlink"/>
                  <w:rFonts w:cs="Arial"/>
                  <w:color w:val="auto"/>
                </w:rPr>
                <w:t>S1-232227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731283" w14:textId="77777777" w:rsidR="00470FA4" w:rsidRPr="00380F91" w:rsidRDefault="00470FA4" w:rsidP="00470FA4">
            <w:pPr>
              <w:snapToGrid w:val="0"/>
              <w:spacing w:after="0" w:line="240" w:lineRule="auto"/>
            </w:pPr>
            <w:r w:rsidRPr="00380F91">
              <w:t xml:space="preserve">Huawei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9A00DD" w14:textId="77777777" w:rsidR="00470FA4" w:rsidRPr="00380F91" w:rsidRDefault="00470FA4" w:rsidP="00470FA4">
            <w:pPr>
              <w:snapToGrid w:val="0"/>
              <w:spacing w:after="0" w:line="240" w:lineRule="auto"/>
            </w:pPr>
            <w:r w:rsidRPr="00380F91">
              <w:t>Pseudo-CR proposal Consolidated Potential Requirements for FS-DualSteer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1FC686" w14:textId="62F08805" w:rsidR="00470FA4" w:rsidRPr="00380F91" w:rsidRDefault="00380F91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380F91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380F91">
              <w:rPr>
                <w:rFonts w:eastAsia="Times New Roman" w:cs="Arial"/>
                <w:szCs w:val="18"/>
                <w:lang w:val="fr-FR" w:eastAsia="ar-SA"/>
              </w:rPr>
              <w:t xml:space="preserve"> to S1-232339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0FCAEA" w14:textId="77777777" w:rsidR="00470FA4" w:rsidRPr="00380F91" w:rsidRDefault="00470FA4" w:rsidP="00470FA4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380F91" w:rsidRPr="00B209E2" w14:paraId="0F6C81C0" w14:textId="77777777" w:rsidTr="00380F9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6F951" w14:textId="3D8EF529" w:rsidR="00380F91" w:rsidRPr="00380F91" w:rsidRDefault="00380F91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380F91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79496" w14:textId="721FA0D7" w:rsidR="00380F91" w:rsidRPr="00380F91" w:rsidRDefault="00000000" w:rsidP="00470FA4">
            <w:pPr>
              <w:snapToGrid w:val="0"/>
              <w:spacing w:after="0" w:line="240" w:lineRule="auto"/>
            </w:pPr>
            <w:hyperlink r:id="rId67" w:history="1">
              <w:r w:rsidR="00380F91" w:rsidRPr="00380F91">
                <w:rPr>
                  <w:rStyle w:val="Hyperlink"/>
                  <w:rFonts w:cs="Arial"/>
                  <w:color w:val="auto"/>
                </w:rPr>
                <w:t>S1-232339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BF138" w14:textId="1A705F61" w:rsidR="00380F91" w:rsidRPr="00380F91" w:rsidRDefault="00380F91" w:rsidP="00470FA4">
            <w:pPr>
              <w:snapToGrid w:val="0"/>
              <w:spacing w:after="0" w:line="240" w:lineRule="auto"/>
            </w:pPr>
            <w:r w:rsidRPr="00380F91">
              <w:t xml:space="preserve">Huawei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1CA0F" w14:textId="6407CA34" w:rsidR="00380F91" w:rsidRPr="00380F91" w:rsidRDefault="00380F91" w:rsidP="00470FA4">
            <w:pPr>
              <w:snapToGrid w:val="0"/>
              <w:spacing w:after="0" w:line="240" w:lineRule="auto"/>
            </w:pPr>
            <w:r w:rsidRPr="00380F91">
              <w:t>Pseudo-CR proposal Consolidated Potential Requirements for FS-DualSteer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18926" w14:textId="77777777" w:rsidR="00380F91" w:rsidRPr="00206C4A" w:rsidRDefault="00380F91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75FA2" w14:textId="50BA698E" w:rsidR="00380F91" w:rsidRPr="00380F91" w:rsidRDefault="00380F91" w:rsidP="00470FA4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380F91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380F91">
              <w:rPr>
                <w:rFonts w:eastAsia="Arial Unicode MS" w:cs="Arial"/>
                <w:szCs w:val="18"/>
                <w:lang w:val="fr-FR" w:eastAsia="ar-SA"/>
              </w:rPr>
              <w:t xml:space="preserve"> of S1-232227.</w:t>
            </w:r>
          </w:p>
        </w:tc>
      </w:tr>
      <w:tr w:rsidR="00470FA4" w:rsidRPr="00745D37" w14:paraId="34410083" w14:textId="77777777" w:rsidTr="00617C28">
        <w:trPr>
          <w:trHeight w:val="141"/>
        </w:trPr>
        <w:tc>
          <w:tcPr>
            <w:tcW w:w="14426" w:type="dxa"/>
            <w:gridSpan w:val="10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4ED0762" w14:textId="100A977D" w:rsidR="00470FA4" w:rsidRPr="00DF5A37" w:rsidRDefault="00470FA4" w:rsidP="00486775">
            <w:pPr>
              <w:pStyle w:val="Heading2"/>
              <w:rPr>
                <w:lang w:val="en-US"/>
              </w:rPr>
            </w:pPr>
            <w:r w:rsidRPr="00DF5A37">
              <w:t>DualSteer</w:t>
            </w:r>
          </w:p>
        </w:tc>
      </w:tr>
      <w:tr w:rsidR="00470FA4" w:rsidRPr="00B209E2" w14:paraId="1EA08C89" w14:textId="77777777" w:rsidTr="0030771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AE7B8D" w14:textId="00ECD539" w:rsidR="00470FA4" w:rsidRPr="00617C28" w:rsidRDefault="00470FA4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17C28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C690AA" w14:textId="26764163" w:rsidR="00470FA4" w:rsidRPr="00617C28" w:rsidRDefault="00000000" w:rsidP="00470FA4">
            <w:pPr>
              <w:snapToGrid w:val="0"/>
              <w:spacing w:after="0" w:line="240" w:lineRule="auto"/>
            </w:pPr>
            <w:hyperlink r:id="rId68" w:history="1">
              <w:r w:rsidR="00470FA4" w:rsidRPr="00617C28">
                <w:rPr>
                  <w:rStyle w:val="Hyperlink"/>
                  <w:rFonts w:cs="Arial"/>
                  <w:color w:val="auto"/>
                </w:rPr>
                <w:t>S1-232239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A88554" w14:textId="7BBCB205" w:rsidR="00470FA4" w:rsidRPr="00617C28" w:rsidRDefault="00470FA4" w:rsidP="00470FA4">
            <w:pPr>
              <w:snapToGrid w:val="0"/>
              <w:spacing w:after="0" w:line="240" w:lineRule="auto"/>
            </w:pPr>
            <w:r w:rsidRPr="00617C28">
              <w:t xml:space="preserve">Qualcomm, Lenovo, </w:t>
            </w:r>
            <w:proofErr w:type="spellStart"/>
            <w:r w:rsidRPr="00617C28">
              <w:t>CableLabs</w:t>
            </w:r>
            <w:proofErr w:type="spellEnd"/>
            <w:r w:rsidRPr="00617C28">
              <w:t xml:space="preserve">, Xiaomi, Comcast Corporation, </w:t>
            </w:r>
            <w:r w:rsidRPr="00617C28">
              <w:lastRenderedPageBreak/>
              <w:t xml:space="preserve">Verizon UK Ltd, Tencent, Thales, Charter Communications, </w:t>
            </w:r>
            <w:proofErr w:type="spellStart"/>
            <w:r w:rsidRPr="00617C28">
              <w:t>SyncTechno</w:t>
            </w:r>
            <w:proofErr w:type="spellEnd"/>
            <w:r w:rsidRPr="00617C28">
              <w:t xml:space="preserve"> Inc., </w:t>
            </w:r>
            <w:proofErr w:type="spellStart"/>
            <w:r w:rsidRPr="00617C28">
              <w:t>InterDigital</w:t>
            </w:r>
            <w:proofErr w:type="spellEnd"/>
            <w:r w:rsidRPr="00617C28">
              <w:t xml:space="preserve">, KDDI, Nokia, Nokia-Shanghai Bell, Vivo, Lockheed Martin, Sennheiser, Viasat, KPN, LG Electronics, Apple, </w:t>
            </w:r>
            <w:proofErr w:type="spellStart"/>
            <w:r w:rsidRPr="00617C28">
              <w:t>Novamint</w:t>
            </w:r>
            <w:proofErr w:type="spellEnd"/>
            <w:r w:rsidRPr="00617C28">
              <w:t xml:space="preserve">, </w:t>
            </w:r>
            <w:proofErr w:type="spellStart"/>
            <w:r w:rsidRPr="00617C28">
              <w:t>Futurewei</w:t>
            </w:r>
            <w:proofErr w:type="spellEnd"/>
            <w:r w:rsidRPr="00617C28">
              <w:t xml:space="preserve">, NEC, ETRI, IRT Saint </w:t>
            </w:r>
            <w:proofErr w:type="spellStart"/>
            <w:r w:rsidRPr="00617C28">
              <w:t>Exupery</w:t>
            </w:r>
            <w:proofErr w:type="spellEnd"/>
            <w:r w:rsidRPr="00617C28">
              <w:t>, CATT, DSIT, Ericsson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0FAA80" w14:textId="595215C6" w:rsidR="00470FA4" w:rsidRPr="00617C28" w:rsidRDefault="00470FA4" w:rsidP="00470FA4">
            <w:pPr>
              <w:snapToGrid w:val="0"/>
              <w:spacing w:after="0" w:line="240" w:lineRule="auto"/>
            </w:pPr>
            <w:r w:rsidRPr="00617C28">
              <w:lastRenderedPageBreak/>
              <w:t xml:space="preserve">22.261v19.3.0 </w:t>
            </w:r>
            <w:proofErr w:type="spellStart"/>
            <w:r w:rsidRPr="00617C28">
              <w:t>DualSteer_Normative</w:t>
            </w:r>
            <w:proofErr w:type="spellEnd"/>
            <w:r w:rsidRPr="00617C28">
              <w:t xml:space="preserve"> requirements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0CD92E" w14:textId="0D8D53C0" w:rsidR="00470FA4" w:rsidRPr="00617C28" w:rsidRDefault="00617C28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17C28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617C28">
              <w:rPr>
                <w:rFonts w:eastAsia="Times New Roman" w:cs="Arial"/>
                <w:szCs w:val="18"/>
                <w:lang w:val="fr-FR" w:eastAsia="ar-SA"/>
              </w:rPr>
              <w:t xml:space="preserve"> to S1-232</w:t>
            </w:r>
            <w:r w:rsidR="00380F91">
              <w:rPr>
                <w:rFonts w:eastAsia="Times New Roman" w:cs="Arial"/>
                <w:szCs w:val="18"/>
                <w:lang w:val="fr-FR" w:eastAsia="ar-SA"/>
              </w:rPr>
              <w:t>2</w:t>
            </w:r>
            <w:r w:rsidRPr="00617C28">
              <w:rPr>
                <w:rFonts w:eastAsia="Times New Roman" w:cs="Arial"/>
                <w:szCs w:val="18"/>
                <w:lang w:val="fr-FR" w:eastAsia="ar-SA"/>
              </w:rPr>
              <w:t>57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3C37FA" w14:textId="5A66034C" w:rsidR="00470FA4" w:rsidRPr="00617C28" w:rsidRDefault="00470FA4" w:rsidP="00470FA4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617C28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617C28">
              <w:rPr>
                <w:rFonts w:eastAsia="Arial Unicode MS" w:cs="Arial"/>
                <w:iCs/>
                <w:szCs w:val="18"/>
                <w:highlight w:val="yellow"/>
                <w:lang w:eastAsia="ar-SA"/>
              </w:rPr>
              <w:t>DUMMY</w:t>
            </w:r>
            <w:r w:rsidRPr="00617C28">
              <w:rPr>
                <w:noProof/>
              </w:rPr>
              <w:t xml:space="preserve"> </w:t>
            </w:r>
            <w:r w:rsidRPr="00617C28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617C28">
              <w:t>0724</w:t>
            </w:r>
            <w:r w:rsidRPr="00617C28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14:paraId="34F463AC" w14:textId="77777777" w:rsidR="00470FA4" w:rsidRPr="00617C28" w:rsidRDefault="00470FA4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17C28" w:rsidRPr="00B209E2" w14:paraId="6A4C75C8" w14:textId="77777777" w:rsidTr="0018210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999F17" w14:textId="74EC2147" w:rsidR="00617C28" w:rsidRPr="0030771B" w:rsidRDefault="00617C28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30771B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7917E4" w14:textId="572DE614" w:rsidR="00617C28" w:rsidRPr="0030771B" w:rsidRDefault="00000000" w:rsidP="00470FA4">
            <w:pPr>
              <w:snapToGrid w:val="0"/>
              <w:spacing w:after="0" w:line="240" w:lineRule="auto"/>
            </w:pPr>
            <w:hyperlink r:id="rId69" w:history="1">
              <w:r w:rsidR="00617C28" w:rsidRPr="0030771B">
                <w:rPr>
                  <w:rStyle w:val="Hyperlink"/>
                  <w:rFonts w:cs="Arial"/>
                  <w:color w:val="auto"/>
                </w:rPr>
                <w:t>S1-232</w:t>
              </w:r>
              <w:r w:rsidR="00380F91" w:rsidRPr="0030771B">
                <w:rPr>
                  <w:rStyle w:val="Hyperlink"/>
                  <w:rFonts w:cs="Arial"/>
                  <w:color w:val="auto"/>
                </w:rPr>
                <w:t>2</w:t>
              </w:r>
              <w:r w:rsidR="00617C28" w:rsidRPr="0030771B">
                <w:rPr>
                  <w:rStyle w:val="Hyperlink"/>
                  <w:rFonts w:cs="Arial"/>
                  <w:color w:val="auto"/>
                </w:rPr>
                <w:t>57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963F73" w14:textId="0E8FF6E8" w:rsidR="00617C28" w:rsidRPr="0030771B" w:rsidRDefault="00617C28" w:rsidP="00470FA4">
            <w:pPr>
              <w:snapToGrid w:val="0"/>
              <w:spacing w:after="0" w:line="240" w:lineRule="auto"/>
            </w:pPr>
            <w:r w:rsidRPr="0030771B">
              <w:t xml:space="preserve">Qualcomm, Lenovo, </w:t>
            </w:r>
            <w:proofErr w:type="spellStart"/>
            <w:r w:rsidRPr="0030771B">
              <w:t>CableLabs</w:t>
            </w:r>
            <w:proofErr w:type="spellEnd"/>
            <w:r w:rsidRPr="0030771B">
              <w:t xml:space="preserve">, Xiaomi, Comcast Corporation, Verizon UK Ltd, Tencent, Thales, Charter Communications, </w:t>
            </w:r>
            <w:proofErr w:type="spellStart"/>
            <w:r w:rsidRPr="0030771B">
              <w:t>SyncTechno</w:t>
            </w:r>
            <w:proofErr w:type="spellEnd"/>
            <w:r w:rsidRPr="0030771B">
              <w:t xml:space="preserve"> Inc., </w:t>
            </w:r>
            <w:proofErr w:type="spellStart"/>
            <w:r w:rsidRPr="0030771B">
              <w:t>InterDigital</w:t>
            </w:r>
            <w:proofErr w:type="spellEnd"/>
            <w:r w:rsidRPr="0030771B">
              <w:t xml:space="preserve">, KDDI, Nokia, Nokia-Shanghai Bell, Vivo, Lockheed Martin, Sennheiser, Viasat, KPN, LG Electronics, Apple, </w:t>
            </w:r>
            <w:proofErr w:type="spellStart"/>
            <w:r w:rsidRPr="0030771B">
              <w:t>Novamint</w:t>
            </w:r>
            <w:proofErr w:type="spellEnd"/>
            <w:r w:rsidRPr="0030771B">
              <w:t xml:space="preserve">, </w:t>
            </w:r>
            <w:proofErr w:type="spellStart"/>
            <w:r w:rsidRPr="0030771B">
              <w:t>Futurewei</w:t>
            </w:r>
            <w:proofErr w:type="spellEnd"/>
            <w:r w:rsidRPr="0030771B">
              <w:t xml:space="preserve">, NEC, ETRI, IRT Saint </w:t>
            </w:r>
            <w:proofErr w:type="spellStart"/>
            <w:r w:rsidRPr="0030771B">
              <w:t>Exupery</w:t>
            </w:r>
            <w:proofErr w:type="spellEnd"/>
            <w:r w:rsidRPr="0030771B">
              <w:t>, CATT, DSIT, Ericsson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0CEC68" w14:textId="43FFE8A4" w:rsidR="00617C28" w:rsidRPr="0030771B" w:rsidRDefault="00617C28" w:rsidP="00470FA4">
            <w:pPr>
              <w:snapToGrid w:val="0"/>
              <w:spacing w:after="0" w:line="240" w:lineRule="auto"/>
            </w:pPr>
            <w:r w:rsidRPr="0030771B">
              <w:t xml:space="preserve">22.261v19.3.0 </w:t>
            </w:r>
            <w:proofErr w:type="spellStart"/>
            <w:r w:rsidRPr="0030771B">
              <w:t>DualSteer_Normative</w:t>
            </w:r>
            <w:proofErr w:type="spellEnd"/>
            <w:r w:rsidRPr="0030771B">
              <w:t xml:space="preserve"> requirements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D60C26" w14:textId="513CA72C" w:rsidR="00617C28" w:rsidRPr="0030771B" w:rsidRDefault="0030771B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30771B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30771B">
              <w:rPr>
                <w:rFonts w:eastAsia="Times New Roman" w:cs="Arial"/>
                <w:szCs w:val="18"/>
                <w:lang w:val="fr-FR" w:eastAsia="ar-SA"/>
              </w:rPr>
              <w:t xml:space="preserve"> to S1-232288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B46716" w14:textId="77777777" w:rsidR="00617C28" w:rsidRPr="0030771B" w:rsidRDefault="00617C28" w:rsidP="00617C2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30771B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30771B">
              <w:rPr>
                <w:rFonts w:eastAsia="Arial Unicode MS" w:cs="Arial"/>
                <w:i/>
                <w:iCs/>
                <w:szCs w:val="18"/>
                <w:highlight w:val="yellow"/>
                <w:lang w:eastAsia="ar-SA"/>
              </w:rPr>
              <w:t>DUMMY</w:t>
            </w:r>
            <w:r w:rsidRPr="0030771B">
              <w:rPr>
                <w:i/>
                <w:noProof/>
              </w:rPr>
              <w:t xml:space="preserve"> </w:t>
            </w:r>
            <w:r w:rsidRPr="0030771B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30771B">
              <w:rPr>
                <w:i/>
              </w:rPr>
              <w:t>0724</w:t>
            </w:r>
            <w:r w:rsidRPr="0030771B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14:paraId="321DB215" w14:textId="77777777" w:rsidR="00617C28" w:rsidRPr="0030771B" w:rsidRDefault="00617C28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5D9CFAC0" w14:textId="21C588CC" w:rsidR="00617C28" w:rsidRPr="0030771B" w:rsidRDefault="00617C28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0771B">
              <w:rPr>
                <w:rFonts w:eastAsia="Arial Unicode MS" w:cs="Arial"/>
                <w:szCs w:val="18"/>
                <w:lang w:eastAsia="ar-SA"/>
              </w:rPr>
              <w:t>Revision of S1-232239.</w:t>
            </w:r>
          </w:p>
        </w:tc>
      </w:tr>
      <w:tr w:rsidR="0030771B" w:rsidRPr="00B209E2" w14:paraId="56C453D8" w14:textId="77777777" w:rsidTr="0018210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69561C" w14:textId="4D153356" w:rsidR="0030771B" w:rsidRPr="0018210E" w:rsidRDefault="0030771B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18210E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191FAC" w14:textId="44E5347F" w:rsidR="0030771B" w:rsidRPr="0018210E" w:rsidRDefault="00000000" w:rsidP="00470FA4">
            <w:pPr>
              <w:snapToGrid w:val="0"/>
              <w:spacing w:after="0" w:line="240" w:lineRule="auto"/>
            </w:pPr>
            <w:hyperlink r:id="rId70" w:history="1">
              <w:r w:rsidR="0030771B" w:rsidRPr="0018210E">
                <w:rPr>
                  <w:rStyle w:val="Hyperlink"/>
                  <w:rFonts w:cs="Arial"/>
                  <w:color w:val="auto"/>
                </w:rPr>
                <w:t>S1-232288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E10FD4" w14:textId="3EEFE4FD" w:rsidR="0030771B" w:rsidRPr="0018210E" w:rsidRDefault="0030771B" w:rsidP="00470FA4">
            <w:pPr>
              <w:snapToGrid w:val="0"/>
              <w:spacing w:after="0" w:line="240" w:lineRule="auto"/>
            </w:pPr>
            <w:r w:rsidRPr="0018210E">
              <w:t xml:space="preserve">Qualcomm, Lenovo, </w:t>
            </w:r>
            <w:proofErr w:type="spellStart"/>
            <w:r w:rsidRPr="0018210E">
              <w:t>CableLabs</w:t>
            </w:r>
            <w:proofErr w:type="spellEnd"/>
            <w:r w:rsidRPr="0018210E">
              <w:t xml:space="preserve">, Xiaomi, Comcast Corporation, Verizon UK Ltd, Tencent, Thales, Charter Communications, </w:t>
            </w:r>
            <w:proofErr w:type="spellStart"/>
            <w:r w:rsidRPr="0018210E">
              <w:t>SyncTechno</w:t>
            </w:r>
            <w:proofErr w:type="spellEnd"/>
            <w:r w:rsidRPr="0018210E">
              <w:t xml:space="preserve"> Inc., </w:t>
            </w:r>
            <w:proofErr w:type="spellStart"/>
            <w:r w:rsidRPr="0018210E">
              <w:t>InterDigital</w:t>
            </w:r>
            <w:proofErr w:type="spellEnd"/>
            <w:r w:rsidRPr="0018210E">
              <w:t xml:space="preserve">, KDDI, Nokia, Nokia-Shanghai Bell, Vivo, Lockheed Martin, Sennheiser, Viasat, KPN, LG Electronics, Apple, </w:t>
            </w:r>
            <w:proofErr w:type="spellStart"/>
            <w:r w:rsidRPr="0018210E">
              <w:t>Novamint</w:t>
            </w:r>
            <w:proofErr w:type="spellEnd"/>
            <w:r w:rsidRPr="0018210E">
              <w:t xml:space="preserve">, </w:t>
            </w:r>
            <w:proofErr w:type="spellStart"/>
            <w:r w:rsidRPr="0018210E">
              <w:t>Futurewei</w:t>
            </w:r>
            <w:proofErr w:type="spellEnd"/>
            <w:r w:rsidRPr="0018210E">
              <w:t xml:space="preserve">, NEC, ETRI, IRT Saint </w:t>
            </w:r>
            <w:proofErr w:type="spellStart"/>
            <w:r w:rsidRPr="0018210E">
              <w:t>Exupery</w:t>
            </w:r>
            <w:proofErr w:type="spellEnd"/>
            <w:r w:rsidRPr="0018210E">
              <w:t>, CATT, DSIT, Ericsson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292C14" w14:textId="1430A0E5" w:rsidR="0030771B" w:rsidRPr="0018210E" w:rsidRDefault="0030771B" w:rsidP="00470FA4">
            <w:pPr>
              <w:snapToGrid w:val="0"/>
              <w:spacing w:after="0" w:line="240" w:lineRule="auto"/>
            </w:pPr>
            <w:r w:rsidRPr="0018210E">
              <w:t xml:space="preserve">22.261v19.3.0 </w:t>
            </w:r>
            <w:proofErr w:type="spellStart"/>
            <w:r w:rsidRPr="0018210E">
              <w:t>DualSteer_Normative</w:t>
            </w:r>
            <w:proofErr w:type="spellEnd"/>
            <w:r w:rsidRPr="0018210E">
              <w:t xml:space="preserve"> requirements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8CE2F7" w14:textId="11E53D78" w:rsidR="0030771B" w:rsidRPr="0018210E" w:rsidRDefault="0018210E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8210E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18210E">
              <w:rPr>
                <w:rFonts w:eastAsia="Times New Roman" w:cs="Arial"/>
                <w:szCs w:val="18"/>
                <w:lang w:val="fr-FR" w:eastAsia="ar-SA"/>
              </w:rPr>
              <w:t xml:space="preserve"> to S1-232371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08F730" w14:textId="77777777" w:rsidR="0030771B" w:rsidRPr="0018210E" w:rsidRDefault="0030771B" w:rsidP="0030771B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18210E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18210E">
              <w:rPr>
                <w:rFonts w:eastAsia="Arial Unicode MS" w:cs="Arial"/>
                <w:i/>
                <w:iCs/>
                <w:szCs w:val="18"/>
                <w:highlight w:val="yellow"/>
                <w:lang w:eastAsia="ar-SA"/>
              </w:rPr>
              <w:t>DUMMY</w:t>
            </w:r>
            <w:r w:rsidRPr="0018210E">
              <w:rPr>
                <w:i/>
                <w:noProof/>
              </w:rPr>
              <w:t xml:space="preserve"> </w:t>
            </w:r>
            <w:r w:rsidRPr="0018210E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18210E">
              <w:rPr>
                <w:i/>
              </w:rPr>
              <w:t>0724</w:t>
            </w:r>
            <w:r w:rsidRPr="0018210E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14:paraId="63FFBB69" w14:textId="77777777" w:rsidR="0030771B" w:rsidRPr="0018210E" w:rsidRDefault="0030771B" w:rsidP="0030771B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  <w:p w14:paraId="7E92CD7F" w14:textId="64C59637" w:rsidR="0030771B" w:rsidRPr="0018210E" w:rsidRDefault="0030771B" w:rsidP="0030771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8210E">
              <w:rPr>
                <w:rFonts w:eastAsia="Arial Unicode MS" w:cs="Arial"/>
                <w:i/>
                <w:szCs w:val="18"/>
                <w:lang w:eastAsia="ar-SA"/>
              </w:rPr>
              <w:t>Revision of S1-232239.</w:t>
            </w:r>
          </w:p>
          <w:p w14:paraId="01EC068F" w14:textId="415F42CF" w:rsidR="0030771B" w:rsidRPr="0018210E" w:rsidRDefault="0030771B" w:rsidP="00617C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8210E">
              <w:rPr>
                <w:rFonts w:eastAsia="Arial Unicode MS" w:cs="Arial"/>
                <w:szCs w:val="18"/>
                <w:lang w:eastAsia="ar-SA"/>
              </w:rPr>
              <w:t>Revision of S1-232257.</w:t>
            </w:r>
          </w:p>
        </w:tc>
      </w:tr>
      <w:tr w:rsidR="0018210E" w:rsidRPr="00B209E2" w14:paraId="02046501" w14:textId="77777777" w:rsidTr="0018210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1D9AF" w14:textId="1E4A74E5" w:rsidR="0018210E" w:rsidRPr="0018210E" w:rsidRDefault="0018210E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18210E">
              <w:rPr>
                <w:rFonts w:eastAsia="Times New Roman" w:cs="Arial"/>
                <w:szCs w:val="18"/>
                <w:lang w:val="fr-FR" w:eastAsia="ar-SA"/>
              </w:rPr>
              <w:lastRenderedPageBreak/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8FBBF" w14:textId="18C45430" w:rsidR="0018210E" w:rsidRPr="0018210E" w:rsidRDefault="00000000" w:rsidP="00470FA4">
            <w:pPr>
              <w:snapToGrid w:val="0"/>
              <w:spacing w:after="0" w:line="240" w:lineRule="auto"/>
              <w:rPr>
                <w:rFonts w:cs="Arial"/>
              </w:rPr>
            </w:pPr>
            <w:hyperlink r:id="rId71" w:history="1">
              <w:r w:rsidR="0018210E" w:rsidRPr="0018210E">
                <w:rPr>
                  <w:rStyle w:val="Hyperlink"/>
                  <w:rFonts w:cs="Arial"/>
                  <w:color w:val="auto"/>
                </w:rPr>
                <w:t>S1-232371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E9AD0" w14:textId="43580E02" w:rsidR="0018210E" w:rsidRPr="0018210E" w:rsidRDefault="0018210E" w:rsidP="00470FA4">
            <w:pPr>
              <w:snapToGrid w:val="0"/>
              <w:spacing w:after="0" w:line="240" w:lineRule="auto"/>
            </w:pPr>
            <w:r w:rsidRPr="0018210E">
              <w:t xml:space="preserve">Qualcomm, Lenovo, </w:t>
            </w:r>
            <w:proofErr w:type="spellStart"/>
            <w:r w:rsidRPr="0018210E">
              <w:t>CableLabs</w:t>
            </w:r>
            <w:proofErr w:type="spellEnd"/>
            <w:r w:rsidRPr="0018210E">
              <w:t xml:space="preserve">, Xiaomi, Comcast Corporation, Verizon UK Ltd, Tencent, Thales, Charter Communications, </w:t>
            </w:r>
            <w:proofErr w:type="spellStart"/>
            <w:r w:rsidRPr="0018210E">
              <w:t>SyncTechno</w:t>
            </w:r>
            <w:proofErr w:type="spellEnd"/>
            <w:r w:rsidRPr="0018210E">
              <w:t xml:space="preserve"> Inc., </w:t>
            </w:r>
            <w:proofErr w:type="spellStart"/>
            <w:r w:rsidRPr="0018210E">
              <w:t>InterDigital</w:t>
            </w:r>
            <w:proofErr w:type="spellEnd"/>
            <w:r w:rsidRPr="0018210E">
              <w:t xml:space="preserve">, KDDI, Nokia, Nokia-Shanghai Bell, Vivo, Lockheed Martin, Sennheiser, Viasat, KPN, LG Electronics, Apple, </w:t>
            </w:r>
            <w:proofErr w:type="spellStart"/>
            <w:r w:rsidRPr="0018210E">
              <w:t>Novamint</w:t>
            </w:r>
            <w:proofErr w:type="spellEnd"/>
            <w:r w:rsidRPr="0018210E">
              <w:t xml:space="preserve">, </w:t>
            </w:r>
            <w:proofErr w:type="spellStart"/>
            <w:r w:rsidRPr="0018210E">
              <w:t>Futurewei</w:t>
            </w:r>
            <w:proofErr w:type="spellEnd"/>
            <w:r w:rsidRPr="0018210E">
              <w:t xml:space="preserve">, NEC, ETRI, IRT Saint </w:t>
            </w:r>
            <w:proofErr w:type="spellStart"/>
            <w:r w:rsidRPr="0018210E">
              <w:t>Exupery</w:t>
            </w:r>
            <w:proofErr w:type="spellEnd"/>
            <w:r w:rsidRPr="0018210E">
              <w:t>, CATT, DSIT, Ericsson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601E4" w14:textId="241E2B42" w:rsidR="0018210E" w:rsidRPr="0018210E" w:rsidRDefault="0018210E" w:rsidP="00470FA4">
            <w:pPr>
              <w:snapToGrid w:val="0"/>
              <w:spacing w:after="0" w:line="240" w:lineRule="auto"/>
            </w:pPr>
            <w:r w:rsidRPr="0018210E">
              <w:t xml:space="preserve">22.261v19.3.0 </w:t>
            </w:r>
            <w:proofErr w:type="spellStart"/>
            <w:r w:rsidRPr="0018210E">
              <w:t>DualSteer_Normative</w:t>
            </w:r>
            <w:proofErr w:type="spellEnd"/>
            <w:r w:rsidRPr="0018210E">
              <w:t xml:space="preserve"> requirements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369FB" w14:textId="77777777" w:rsidR="0018210E" w:rsidRPr="0018210E" w:rsidRDefault="0018210E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B6D8D" w14:textId="77777777" w:rsidR="0018210E" w:rsidRPr="0018210E" w:rsidRDefault="0018210E" w:rsidP="0018210E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18210E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18210E">
              <w:rPr>
                <w:rFonts w:eastAsia="Arial Unicode MS" w:cs="Arial"/>
                <w:i/>
                <w:iCs/>
                <w:szCs w:val="18"/>
                <w:highlight w:val="yellow"/>
                <w:lang w:eastAsia="ar-SA"/>
              </w:rPr>
              <w:t>DUMMY</w:t>
            </w:r>
            <w:r w:rsidRPr="0018210E">
              <w:rPr>
                <w:i/>
                <w:noProof/>
              </w:rPr>
              <w:t xml:space="preserve"> </w:t>
            </w:r>
            <w:r w:rsidRPr="0018210E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18210E">
              <w:rPr>
                <w:i/>
              </w:rPr>
              <w:t>0724</w:t>
            </w:r>
            <w:r w:rsidRPr="0018210E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14:paraId="0F166C21" w14:textId="77777777" w:rsidR="0018210E" w:rsidRPr="0018210E" w:rsidRDefault="0018210E" w:rsidP="0018210E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  <w:p w14:paraId="6A3EE06A" w14:textId="77777777" w:rsidR="0018210E" w:rsidRPr="0018210E" w:rsidRDefault="0018210E" w:rsidP="0018210E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18210E">
              <w:rPr>
                <w:rFonts w:eastAsia="Arial Unicode MS" w:cs="Arial"/>
                <w:i/>
                <w:szCs w:val="18"/>
                <w:lang w:eastAsia="ar-SA"/>
              </w:rPr>
              <w:t>Revision of S1-232239.</w:t>
            </w:r>
          </w:p>
          <w:p w14:paraId="41ACBCA3" w14:textId="093425B7" w:rsidR="0018210E" w:rsidRDefault="0018210E" w:rsidP="0018210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8210E">
              <w:rPr>
                <w:rFonts w:eastAsia="Arial Unicode MS" w:cs="Arial"/>
                <w:i/>
                <w:szCs w:val="18"/>
                <w:lang w:eastAsia="ar-SA"/>
              </w:rPr>
              <w:t>Revision of S1-232257.</w:t>
            </w:r>
          </w:p>
          <w:p w14:paraId="6E95C06F" w14:textId="29732705" w:rsidR="0018210E" w:rsidRPr="0018210E" w:rsidRDefault="0018210E" w:rsidP="0030771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8210E">
              <w:rPr>
                <w:rFonts w:eastAsia="Arial Unicode MS" w:cs="Arial"/>
                <w:szCs w:val="18"/>
                <w:lang w:eastAsia="ar-SA"/>
              </w:rPr>
              <w:t>Revision of S1-232288.</w:t>
            </w:r>
          </w:p>
        </w:tc>
      </w:tr>
      <w:tr w:rsidR="00470FA4" w:rsidRPr="00B209E2" w14:paraId="49FDA07F" w14:textId="77777777" w:rsidTr="005063E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1EF003" w14:textId="77777777" w:rsidR="00470FA4" w:rsidRPr="00F5638B" w:rsidRDefault="00470FA4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F5638B">
              <w:rPr>
                <w:rFonts w:eastAsia="Times New Roman" w:cs="Arial"/>
                <w:szCs w:val="18"/>
                <w:lang w:val="fr-FR" w:eastAsia="ar-SA"/>
              </w:rPr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EA8254" w14:textId="77777777" w:rsidR="00470FA4" w:rsidRPr="00F5638B" w:rsidRDefault="00000000" w:rsidP="00470FA4">
            <w:pPr>
              <w:snapToGrid w:val="0"/>
              <w:spacing w:after="0" w:line="240" w:lineRule="auto"/>
            </w:pPr>
            <w:hyperlink r:id="rId72" w:history="1">
              <w:r w:rsidR="00470FA4" w:rsidRPr="00F5638B">
                <w:t>S1-232238</w:t>
              </w:r>
            </w:hyperlink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967ED2" w14:textId="77777777" w:rsidR="00470FA4" w:rsidRPr="00F5638B" w:rsidRDefault="00470FA4" w:rsidP="00470FA4">
            <w:pPr>
              <w:snapToGrid w:val="0"/>
              <w:spacing w:after="0" w:line="240" w:lineRule="auto"/>
            </w:pPr>
            <w:r w:rsidRPr="00F5638B">
              <w:t>Qualcomm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8C21DE" w14:textId="77777777" w:rsidR="00470FA4" w:rsidRPr="00F5638B" w:rsidRDefault="00470FA4" w:rsidP="00470FA4">
            <w:pPr>
              <w:snapToGrid w:val="0"/>
              <w:spacing w:after="0" w:line="240" w:lineRule="auto"/>
            </w:pPr>
            <w:proofErr w:type="spellStart"/>
            <w:r w:rsidRPr="00F5638B">
              <w:t>DualSteer_new</w:t>
            </w:r>
            <w:proofErr w:type="spellEnd"/>
            <w:r w:rsidRPr="00F5638B">
              <w:t xml:space="preserve"> WID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FC2AEC" w14:textId="66C358C2" w:rsidR="00470FA4" w:rsidRPr="00F5638B" w:rsidRDefault="00470FA4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5638B">
              <w:rPr>
                <w:rFonts w:eastAsia="Times New Roman" w:cs="Arial"/>
                <w:szCs w:val="18"/>
                <w:lang w:val="fr-FR" w:eastAsia="ar-SA"/>
              </w:rPr>
              <w:t>Moved</w:t>
            </w:r>
            <w:proofErr w:type="spellEnd"/>
            <w:r w:rsidRPr="00F5638B">
              <w:rPr>
                <w:rFonts w:eastAsia="Times New Roman" w:cs="Arial"/>
                <w:szCs w:val="18"/>
                <w:lang w:val="fr-FR" w:eastAsia="ar-SA"/>
              </w:rPr>
              <w:t xml:space="preserve"> to </w:t>
            </w:r>
            <w:r>
              <w:rPr>
                <w:rFonts w:eastAsia="Times New Roman" w:cs="Arial"/>
                <w:szCs w:val="18"/>
                <w:lang w:val="fr-FR" w:eastAsia="ar-SA"/>
              </w:rPr>
              <w:t>4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078171" w14:textId="77777777" w:rsidR="00470FA4" w:rsidRPr="00F5638B" w:rsidRDefault="00470FA4" w:rsidP="00470FA4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3E14B4" w:rsidRPr="00745D37" w14:paraId="6079D054" w14:textId="77777777" w:rsidTr="00617C28">
        <w:trPr>
          <w:trHeight w:val="141"/>
        </w:trPr>
        <w:tc>
          <w:tcPr>
            <w:tcW w:w="14426" w:type="dxa"/>
            <w:gridSpan w:val="10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FEA0976" w14:textId="56A68462" w:rsidR="003E14B4" w:rsidRPr="00DF5A37" w:rsidRDefault="003E14B4" w:rsidP="00617C28">
            <w:pPr>
              <w:pStyle w:val="Heading2"/>
              <w:rPr>
                <w:lang w:val="en-US"/>
              </w:rPr>
            </w:pPr>
            <w:r>
              <w:t>WID</w:t>
            </w:r>
          </w:p>
        </w:tc>
      </w:tr>
      <w:tr w:rsidR="003E14B4" w:rsidRPr="00B209E2" w14:paraId="5A069565" w14:textId="77777777" w:rsidTr="00617C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1979E9" w14:textId="77777777" w:rsidR="003E14B4" w:rsidRPr="00BD1335" w:rsidRDefault="003E14B4" w:rsidP="00617C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BD1335">
              <w:rPr>
                <w:rFonts w:eastAsia="Times New Roman" w:cs="Arial"/>
                <w:szCs w:val="18"/>
                <w:lang w:val="fr-FR" w:eastAsia="ar-SA"/>
              </w:rPr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66942C" w14:textId="77777777" w:rsidR="003E14B4" w:rsidRPr="00BD1335" w:rsidRDefault="00000000" w:rsidP="00617C28">
            <w:pPr>
              <w:snapToGrid w:val="0"/>
              <w:spacing w:after="0" w:line="240" w:lineRule="auto"/>
            </w:pPr>
            <w:hyperlink r:id="rId73" w:history="1">
              <w:r w:rsidR="003E14B4" w:rsidRPr="00BD1335">
                <w:rPr>
                  <w:rStyle w:val="Hyperlink"/>
                  <w:rFonts w:cs="Arial"/>
                  <w:color w:val="auto"/>
                </w:rPr>
                <w:t>S1-232238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4F1C20" w14:textId="77777777" w:rsidR="003E14B4" w:rsidRPr="00BD1335" w:rsidRDefault="003E14B4" w:rsidP="00617C28">
            <w:pPr>
              <w:snapToGrid w:val="0"/>
              <w:spacing w:after="0" w:line="240" w:lineRule="auto"/>
            </w:pPr>
            <w:r w:rsidRPr="00BD1335">
              <w:t>Qualcomm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F6BDAF" w14:textId="77777777" w:rsidR="003E14B4" w:rsidRPr="00BD1335" w:rsidRDefault="003E14B4" w:rsidP="00617C28">
            <w:pPr>
              <w:snapToGrid w:val="0"/>
              <w:spacing w:after="0" w:line="240" w:lineRule="auto"/>
            </w:pPr>
            <w:proofErr w:type="spellStart"/>
            <w:r w:rsidRPr="00BD1335">
              <w:t>DualSteer_new</w:t>
            </w:r>
            <w:proofErr w:type="spellEnd"/>
            <w:r w:rsidRPr="00BD1335">
              <w:t xml:space="preserve"> WID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D7B60C" w14:textId="77777777" w:rsidR="003E14B4" w:rsidRPr="00BD1335" w:rsidRDefault="003E14B4" w:rsidP="00617C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BD1335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BD1335">
              <w:rPr>
                <w:rFonts w:eastAsia="Times New Roman" w:cs="Arial"/>
                <w:szCs w:val="18"/>
                <w:lang w:val="fr-FR" w:eastAsia="ar-SA"/>
              </w:rPr>
              <w:t xml:space="preserve"> to S1-232256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6FAB2C" w14:textId="77777777" w:rsidR="003E14B4" w:rsidRPr="00BD1335" w:rsidRDefault="003E14B4" w:rsidP="00617C28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BD1335">
              <w:rPr>
                <w:rFonts w:eastAsia="Arial Unicode MS" w:cs="Arial"/>
                <w:szCs w:val="18"/>
                <w:lang w:val="fr-FR" w:eastAsia="ar-SA"/>
              </w:rPr>
              <w:t>Moved</w:t>
            </w:r>
            <w:proofErr w:type="spellEnd"/>
            <w:r w:rsidRPr="00BD1335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 w:rsidRPr="00BD1335">
              <w:rPr>
                <w:rFonts w:eastAsia="Arial Unicode MS" w:cs="Arial"/>
                <w:szCs w:val="18"/>
                <w:lang w:val="fr-FR" w:eastAsia="ar-SA"/>
              </w:rPr>
              <w:t>from</w:t>
            </w:r>
            <w:proofErr w:type="spellEnd"/>
            <w:r w:rsidRPr="00BD1335">
              <w:rPr>
                <w:rFonts w:eastAsia="Arial Unicode MS" w:cs="Arial"/>
                <w:szCs w:val="18"/>
                <w:lang w:val="fr-FR" w:eastAsia="ar-SA"/>
              </w:rPr>
              <w:t xml:space="preserve"> 7.9.2</w:t>
            </w:r>
          </w:p>
        </w:tc>
      </w:tr>
      <w:tr w:rsidR="003E14B4" w:rsidRPr="00B209E2" w14:paraId="4ADBA2CB" w14:textId="77777777" w:rsidTr="00617C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E186F" w14:textId="77777777" w:rsidR="003E14B4" w:rsidRPr="00BD1335" w:rsidRDefault="003E14B4" w:rsidP="00617C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BD1335">
              <w:rPr>
                <w:rFonts w:eastAsia="Times New Roman" w:cs="Arial"/>
                <w:szCs w:val="18"/>
                <w:lang w:val="fr-FR" w:eastAsia="ar-SA"/>
              </w:rPr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C44DF" w14:textId="1365F421" w:rsidR="003E14B4" w:rsidRPr="00BD1335" w:rsidRDefault="00000000" w:rsidP="00617C28">
            <w:pPr>
              <w:snapToGrid w:val="0"/>
              <w:spacing w:after="0" w:line="240" w:lineRule="auto"/>
            </w:pPr>
            <w:hyperlink r:id="rId74" w:history="1">
              <w:r w:rsidR="003E14B4" w:rsidRPr="00BD1335">
                <w:rPr>
                  <w:rStyle w:val="Hyperlink"/>
                  <w:rFonts w:cs="Arial"/>
                  <w:color w:val="auto"/>
                </w:rPr>
                <w:t>S1-232256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B0417" w14:textId="77777777" w:rsidR="003E14B4" w:rsidRPr="00BD1335" w:rsidRDefault="003E14B4" w:rsidP="00617C28">
            <w:pPr>
              <w:snapToGrid w:val="0"/>
              <w:spacing w:after="0" w:line="240" w:lineRule="auto"/>
            </w:pPr>
            <w:r w:rsidRPr="00BD1335">
              <w:t>Qualcomm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8C178" w14:textId="77777777" w:rsidR="003E14B4" w:rsidRPr="00BD1335" w:rsidRDefault="003E14B4" w:rsidP="00617C28">
            <w:pPr>
              <w:snapToGrid w:val="0"/>
              <w:spacing w:after="0" w:line="240" w:lineRule="auto"/>
            </w:pPr>
            <w:proofErr w:type="spellStart"/>
            <w:r w:rsidRPr="00BD1335">
              <w:t>DualSteer_new</w:t>
            </w:r>
            <w:proofErr w:type="spellEnd"/>
            <w:r w:rsidRPr="00BD1335">
              <w:t xml:space="preserve"> WID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2EDA3" w14:textId="77777777" w:rsidR="003E14B4" w:rsidRPr="00BD1335" w:rsidRDefault="003E14B4" w:rsidP="00617C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36647" w14:textId="77777777" w:rsidR="003E14B4" w:rsidRDefault="003E14B4" w:rsidP="00617C28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BD1335">
              <w:rPr>
                <w:rFonts w:eastAsia="Arial Unicode MS" w:cs="Arial"/>
                <w:i/>
                <w:szCs w:val="18"/>
                <w:lang w:val="fr-FR" w:eastAsia="ar-SA"/>
              </w:rPr>
              <w:t>Moved</w:t>
            </w:r>
            <w:proofErr w:type="spellEnd"/>
            <w:r w:rsidRPr="00BD1335">
              <w:rPr>
                <w:rFonts w:eastAsia="Arial Unicode MS" w:cs="Arial"/>
                <w:i/>
                <w:szCs w:val="18"/>
                <w:lang w:val="fr-FR" w:eastAsia="ar-SA"/>
              </w:rPr>
              <w:t xml:space="preserve"> </w:t>
            </w:r>
            <w:proofErr w:type="spellStart"/>
            <w:r w:rsidRPr="00BD1335">
              <w:rPr>
                <w:rFonts w:eastAsia="Arial Unicode MS" w:cs="Arial"/>
                <w:i/>
                <w:szCs w:val="18"/>
                <w:lang w:val="fr-FR" w:eastAsia="ar-SA"/>
              </w:rPr>
              <w:t>from</w:t>
            </w:r>
            <w:proofErr w:type="spellEnd"/>
            <w:r w:rsidRPr="00BD1335">
              <w:rPr>
                <w:rFonts w:eastAsia="Arial Unicode MS" w:cs="Arial"/>
                <w:i/>
                <w:szCs w:val="18"/>
                <w:lang w:val="fr-FR" w:eastAsia="ar-SA"/>
              </w:rPr>
              <w:t xml:space="preserve"> 7.9.2</w:t>
            </w:r>
          </w:p>
          <w:p w14:paraId="5A676006" w14:textId="77777777" w:rsidR="003E14B4" w:rsidRPr="00BD1335" w:rsidRDefault="003E14B4" w:rsidP="00617C28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BD1335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BD1335">
              <w:rPr>
                <w:rFonts w:eastAsia="Arial Unicode MS" w:cs="Arial"/>
                <w:szCs w:val="18"/>
                <w:lang w:val="fr-FR" w:eastAsia="ar-SA"/>
              </w:rPr>
              <w:t xml:space="preserve"> of S1-232238.</w:t>
            </w:r>
          </w:p>
        </w:tc>
      </w:tr>
      <w:tr w:rsidR="00486775" w:rsidRPr="00745D37" w14:paraId="10E2668F" w14:textId="77777777" w:rsidTr="00617C28">
        <w:trPr>
          <w:trHeight w:val="141"/>
        </w:trPr>
        <w:tc>
          <w:tcPr>
            <w:tcW w:w="14426" w:type="dxa"/>
            <w:gridSpan w:val="10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153A4B4" w14:textId="77777777" w:rsidR="00486775" w:rsidRPr="00E93093" w:rsidRDefault="00486775" w:rsidP="00617C28">
            <w:pPr>
              <w:pStyle w:val="Heading1"/>
              <w:rPr>
                <w:lang w:val="en-US"/>
              </w:rPr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486775" w:rsidRPr="00B209E2" w14:paraId="0750C5F1" w14:textId="77777777" w:rsidTr="00617C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53545" w14:textId="77777777" w:rsidR="00486775" w:rsidRPr="00206C4A" w:rsidRDefault="00486775" w:rsidP="00617C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97030" w14:textId="77777777" w:rsidR="00486775" w:rsidRPr="00206C4A" w:rsidRDefault="00486775" w:rsidP="00617C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185ED" w14:textId="77777777" w:rsidR="00486775" w:rsidRPr="00206C4A" w:rsidRDefault="00486775" w:rsidP="00617C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BC08B" w14:textId="77777777" w:rsidR="00486775" w:rsidRPr="00206C4A" w:rsidRDefault="00486775" w:rsidP="00617C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68077" w14:textId="77777777" w:rsidR="00486775" w:rsidRPr="00206C4A" w:rsidRDefault="00486775" w:rsidP="00617C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B4B9F" w14:textId="77777777" w:rsidR="00486775" w:rsidRPr="00206C4A" w:rsidRDefault="00486775" w:rsidP="00617C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86775" w:rsidRPr="00B209E2" w14:paraId="17FE8FB8" w14:textId="77777777" w:rsidTr="00617C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66459" w14:textId="77777777" w:rsidR="00486775" w:rsidRPr="00206C4A" w:rsidRDefault="00486775" w:rsidP="00617C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49435" w14:textId="77777777" w:rsidR="00486775" w:rsidRPr="00206C4A" w:rsidRDefault="00486775" w:rsidP="00617C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681FB" w14:textId="77777777" w:rsidR="00486775" w:rsidRPr="00206C4A" w:rsidRDefault="00486775" w:rsidP="00617C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55406" w14:textId="77777777" w:rsidR="00486775" w:rsidRPr="00206C4A" w:rsidRDefault="00486775" w:rsidP="00617C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53BDB" w14:textId="77777777" w:rsidR="00486775" w:rsidRPr="00206C4A" w:rsidRDefault="00486775" w:rsidP="00617C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5F396" w14:textId="77777777" w:rsidR="00486775" w:rsidRPr="00206C4A" w:rsidRDefault="00486775" w:rsidP="00617C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86775" w:rsidRPr="00B209E2" w14:paraId="3C10C380" w14:textId="77777777" w:rsidTr="00617C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C5199" w14:textId="77777777" w:rsidR="00486775" w:rsidRPr="00206C4A" w:rsidRDefault="00486775" w:rsidP="00617C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3268F" w14:textId="77777777" w:rsidR="00486775" w:rsidRPr="00206C4A" w:rsidRDefault="00486775" w:rsidP="00617C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B1CD5" w14:textId="77777777" w:rsidR="00486775" w:rsidRPr="00206C4A" w:rsidRDefault="00486775" w:rsidP="00617C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DEBF9" w14:textId="77777777" w:rsidR="00486775" w:rsidRPr="00206C4A" w:rsidRDefault="00486775" w:rsidP="00617C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28C11" w14:textId="77777777" w:rsidR="00486775" w:rsidRPr="00206C4A" w:rsidRDefault="00486775" w:rsidP="00617C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4557F" w14:textId="77777777" w:rsidR="00486775" w:rsidRPr="00206C4A" w:rsidRDefault="00486775" w:rsidP="00617C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86775" w:rsidRPr="00B209E2" w14:paraId="07E90C61" w14:textId="77777777" w:rsidTr="00617C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8E196" w14:textId="77777777" w:rsidR="00486775" w:rsidRPr="00206C4A" w:rsidRDefault="00486775" w:rsidP="00617C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31A66" w14:textId="77777777" w:rsidR="00486775" w:rsidRPr="00206C4A" w:rsidRDefault="00486775" w:rsidP="00617C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88BE8" w14:textId="77777777" w:rsidR="00486775" w:rsidRPr="00206C4A" w:rsidRDefault="00486775" w:rsidP="00617C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BF661" w14:textId="77777777" w:rsidR="00486775" w:rsidRPr="00206C4A" w:rsidRDefault="00486775" w:rsidP="00617C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7E2CC" w14:textId="77777777" w:rsidR="00486775" w:rsidRPr="00206C4A" w:rsidRDefault="00486775" w:rsidP="00617C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473BF" w14:textId="77777777" w:rsidR="00486775" w:rsidRPr="00206C4A" w:rsidRDefault="00486775" w:rsidP="00617C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86775" w:rsidRPr="00B209E2" w14:paraId="69CB5344" w14:textId="77777777" w:rsidTr="00617C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C9C3D" w14:textId="77777777" w:rsidR="00486775" w:rsidRPr="00206C4A" w:rsidRDefault="00486775" w:rsidP="00617C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29013" w14:textId="77777777" w:rsidR="00486775" w:rsidRPr="00206C4A" w:rsidRDefault="00486775" w:rsidP="00617C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E006A" w14:textId="77777777" w:rsidR="00486775" w:rsidRPr="00206C4A" w:rsidRDefault="00486775" w:rsidP="00617C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2E8B5" w14:textId="77777777" w:rsidR="00486775" w:rsidRPr="00206C4A" w:rsidRDefault="00486775" w:rsidP="00617C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62785" w14:textId="77777777" w:rsidR="00486775" w:rsidRPr="00206C4A" w:rsidRDefault="00486775" w:rsidP="00617C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6E2E5" w14:textId="77777777" w:rsidR="00486775" w:rsidRPr="00206C4A" w:rsidRDefault="00486775" w:rsidP="00617C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86775" w:rsidRPr="00B209E2" w14:paraId="386BB0C0" w14:textId="77777777" w:rsidTr="00617C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63D02" w14:textId="77777777" w:rsidR="00486775" w:rsidRPr="00206C4A" w:rsidRDefault="00486775" w:rsidP="00617C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F3F61" w14:textId="77777777" w:rsidR="00486775" w:rsidRPr="00206C4A" w:rsidRDefault="00486775" w:rsidP="00617C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F5B48" w14:textId="77777777" w:rsidR="00486775" w:rsidRPr="00206C4A" w:rsidRDefault="00486775" w:rsidP="00617C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DBA7E" w14:textId="77777777" w:rsidR="00486775" w:rsidRPr="00206C4A" w:rsidRDefault="00486775" w:rsidP="00617C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82573" w14:textId="77777777" w:rsidR="00486775" w:rsidRPr="00206C4A" w:rsidRDefault="00486775" w:rsidP="00617C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19707" w14:textId="77777777" w:rsidR="00486775" w:rsidRPr="00206C4A" w:rsidRDefault="00486775" w:rsidP="00617C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86775" w:rsidRPr="00745D37" w14:paraId="4142E918" w14:textId="77777777" w:rsidTr="00617C28">
        <w:trPr>
          <w:trHeight w:val="141"/>
        </w:trPr>
        <w:tc>
          <w:tcPr>
            <w:tcW w:w="14426" w:type="dxa"/>
            <w:gridSpan w:val="10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6687AFD" w14:textId="77777777" w:rsidR="00486775" w:rsidRPr="00745D37" w:rsidRDefault="00486775" w:rsidP="00617C28">
            <w:pPr>
              <w:pStyle w:val="Heading1"/>
              <w:rPr>
                <w:lang w:val="en-US"/>
              </w:rPr>
            </w:pPr>
            <w:r>
              <w:t>Summary of drafting session</w:t>
            </w:r>
          </w:p>
        </w:tc>
      </w:tr>
      <w:tr w:rsidR="00486775" w:rsidRPr="00AA7BD2" w14:paraId="4D7CCBF0" w14:textId="77777777" w:rsidTr="00617C28">
        <w:trPr>
          <w:trHeight w:val="141"/>
        </w:trPr>
        <w:tc>
          <w:tcPr>
            <w:tcW w:w="14426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3EF50580" w14:textId="77777777" w:rsidR="00486775" w:rsidRDefault="00486775" w:rsidP="00617C28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58E0D9CA" w14:textId="0FA6846C" w:rsidR="00486775" w:rsidRPr="00894FB0" w:rsidRDefault="00486775" w:rsidP="00617C28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</w:p>
          <w:p w14:paraId="450FEF80" w14:textId="12ECAB3E" w:rsidR="00486775" w:rsidRDefault="00206C4A" w:rsidP="00617C28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For UAV,</w:t>
            </w:r>
            <w:r w:rsidR="00486775"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5 CRs agreed for TR22.843 and 3 CRs agreed for TS22.125, one CR for TS22.125 remains </w:t>
            </w:r>
            <w:proofErr w:type="gramStart"/>
            <w:r>
              <w:rPr>
                <w:rFonts w:eastAsia="Arial Unicode MS" w:cs="Arial"/>
                <w:i/>
                <w:szCs w:val="18"/>
                <w:lang w:eastAsia="ko-KR"/>
              </w:rPr>
              <w:t>open</w:t>
            </w:r>
            <w:proofErr w:type="gramEnd"/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</w:p>
          <w:p w14:paraId="0F63E888" w14:textId="2AF6D24D" w:rsidR="00486775" w:rsidRPr="00894FB0" w:rsidRDefault="00206C4A" w:rsidP="00617C28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For </w:t>
            </w:r>
            <w:proofErr w:type="spellStart"/>
            <w:r>
              <w:rPr>
                <w:rFonts w:eastAsia="Arial Unicode MS" w:cs="Arial"/>
                <w:i/>
                <w:szCs w:val="18"/>
              </w:rPr>
              <w:t>DualSteer</w:t>
            </w:r>
            <w:proofErr w:type="spellEnd"/>
            <w:r>
              <w:rPr>
                <w:rFonts w:eastAsia="Arial Unicode MS" w:cs="Arial"/>
                <w:i/>
                <w:szCs w:val="18"/>
              </w:rPr>
              <w:t xml:space="preserve">, 4 </w:t>
            </w:r>
            <w:proofErr w:type="spellStart"/>
            <w:r>
              <w:rPr>
                <w:rFonts w:eastAsia="Arial Unicode MS" w:cs="Arial"/>
                <w:i/>
                <w:szCs w:val="18"/>
              </w:rPr>
              <w:t>pCRs</w:t>
            </w:r>
            <w:proofErr w:type="spellEnd"/>
            <w:r>
              <w:rPr>
                <w:rFonts w:eastAsia="Arial Unicode MS" w:cs="Arial"/>
                <w:i/>
                <w:szCs w:val="18"/>
              </w:rPr>
              <w:t xml:space="preserve"> agreed, 3 </w:t>
            </w:r>
            <w:proofErr w:type="spellStart"/>
            <w:r>
              <w:rPr>
                <w:rFonts w:eastAsia="Arial Unicode MS" w:cs="Arial"/>
                <w:i/>
                <w:szCs w:val="18"/>
              </w:rPr>
              <w:t>pCRs</w:t>
            </w:r>
            <w:proofErr w:type="spellEnd"/>
            <w:r>
              <w:rPr>
                <w:rFonts w:eastAsia="Arial Unicode MS" w:cs="Arial"/>
                <w:i/>
                <w:szCs w:val="18"/>
              </w:rPr>
              <w:t xml:space="preserve"> remain open. The CR to TS22.261 and the WID remain open</w:t>
            </w:r>
          </w:p>
          <w:p w14:paraId="06DC5385" w14:textId="77777777" w:rsidR="00486775" w:rsidRPr="00206C4A" w:rsidRDefault="00486775" w:rsidP="00617C2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86775" w:rsidRPr="00B04844" w14:paraId="2B0E72AC" w14:textId="77777777" w:rsidTr="00617C28">
        <w:trPr>
          <w:trHeight w:val="141"/>
        </w:trPr>
        <w:tc>
          <w:tcPr>
            <w:tcW w:w="14426" w:type="dxa"/>
            <w:gridSpan w:val="10"/>
            <w:shd w:val="clear" w:color="auto" w:fill="F2F2F2"/>
          </w:tcPr>
          <w:p w14:paraId="47A89FFC" w14:textId="77777777" w:rsidR="00486775" w:rsidRPr="00F45489" w:rsidRDefault="00486775" w:rsidP="00617C28">
            <w:pPr>
              <w:pStyle w:val="Heading1"/>
            </w:pPr>
            <w:bookmarkStart w:id="6" w:name="_Toc316030641"/>
            <w:bookmarkStart w:id="7" w:name="_Toc324137383"/>
            <w:bookmarkStart w:id="8" w:name="_Toc331152547"/>
            <w:bookmarkStart w:id="9" w:name="_Toc378052474"/>
            <w:bookmarkStart w:id="10" w:name="_Toc387990783"/>
            <w:bookmarkStart w:id="11" w:name="_Toc395595534"/>
            <w:bookmarkStart w:id="12" w:name="_Toc414625515"/>
            <w:r w:rsidRPr="00F45489">
              <w:t>Close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</w:tc>
      </w:tr>
    </w:tbl>
    <w:p w14:paraId="2ECE7086" w14:textId="77777777" w:rsidR="007F07EB" w:rsidRDefault="007F07EB" w:rsidP="00592927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E25E8" w14:textId="77777777" w:rsidR="000103EE" w:rsidRDefault="000103EE" w:rsidP="002E015E">
      <w:pPr>
        <w:spacing w:after="0" w:line="240" w:lineRule="auto"/>
      </w:pPr>
      <w:r>
        <w:separator/>
      </w:r>
    </w:p>
  </w:endnote>
  <w:endnote w:type="continuationSeparator" w:id="0">
    <w:p w14:paraId="725192CC" w14:textId="77777777" w:rsidR="000103EE" w:rsidRDefault="000103EE" w:rsidP="002E015E">
      <w:pPr>
        <w:spacing w:after="0" w:line="240" w:lineRule="auto"/>
      </w:pPr>
      <w:r>
        <w:continuationSeparator/>
      </w:r>
    </w:p>
  </w:endnote>
  <w:endnote w:type="continuationNotice" w:id="1">
    <w:p w14:paraId="5A0CBF35" w14:textId="77777777" w:rsidR="000103EE" w:rsidRDefault="000103E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panose1 w:val="020B0604020202020204"/>
    <w:charset w:val="00"/>
    <w:family w:val="roman"/>
    <w:pitch w:val="default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panose1 w:val="020B0604020202020204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BEA36" w14:textId="77777777" w:rsidR="000103EE" w:rsidRDefault="000103EE" w:rsidP="002E015E">
      <w:pPr>
        <w:spacing w:after="0" w:line="240" w:lineRule="auto"/>
      </w:pPr>
      <w:r>
        <w:separator/>
      </w:r>
    </w:p>
  </w:footnote>
  <w:footnote w:type="continuationSeparator" w:id="0">
    <w:p w14:paraId="67269CDE" w14:textId="77777777" w:rsidR="000103EE" w:rsidRDefault="000103EE" w:rsidP="002E015E">
      <w:pPr>
        <w:spacing w:after="0" w:line="240" w:lineRule="auto"/>
      </w:pPr>
      <w:r>
        <w:continuationSeparator/>
      </w:r>
    </w:p>
  </w:footnote>
  <w:footnote w:type="continuationNotice" w:id="1">
    <w:p w14:paraId="3A20BD6C" w14:textId="77777777" w:rsidR="000103EE" w:rsidRDefault="000103E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23D0518A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1469434">
    <w:abstractNumId w:val="7"/>
    <w:lvlOverride w:ilvl="0">
      <w:startOverride w:val="1"/>
    </w:lvlOverride>
  </w:num>
  <w:num w:numId="2" w16cid:durableId="1089815032">
    <w:abstractNumId w:val="6"/>
  </w:num>
  <w:num w:numId="3" w16cid:durableId="1879201110">
    <w:abstractNumId w:val="5"/>
  </w:num>
  <w:num w:numId="4" w16cid:durableId="1026639567">
    <w:abstractNumId w:val="4"/>
  </w:num>
  <w:num w:numId="5" w16cid:durableId="157117981">
    <w:abstractNumId w:val="3"/>
    <w:lvlOverride w:ilvl="0">
      <w:startOverride w:val="1"/>
    </w:lvlOverride>
  </w:num>
  <w:num w:numId="6" w16cid:durableId="1299652026">
    <w:abstractNumId w:val="2"/>
    <w:lvlOverride w:ilvl="0">
      <w:startOverride w:val="1"/>
    </w:lvlOverride>
  </w:num>
  <w:num w:numId="7" w16cid:durableId="95445177">
    <w:abstractNumId w:val="1"/>
    <w:lvlOverride w:ilvl="0">
      <w:startOverride w:val="1"/>
    </w:lvlOverride>
  </w:num>
  <w:num w:numId="8" w16cid:durableId="70123525">
    <w:abstractNumId w:val="0"/>
    <w:lvlOverride w:ilvl="0">
      <w:startOverride w:val="1"/>
    </w:lvlOverride>
  </w:num>
  <w:num w:numId="9" w16cid:durableId="1071923163">
    <w:abstractNumId w:val="14"/>
  </w:num>
  <w:num w:numId="10" w16cid:durableId="52778684">
    <w:abstractNumId w:val="12"/>
  </w:num>
  <w:num w:numId="11" w16cid:durableId="545261687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27614645">
    <w:abstractNumId w:val="8"/>
  </w:num>
  <w:num w:numId="13" w16cid:durableId="506405690">
    <w:abstractNumId w:val="13"/>
  </w:num>
  <w:num w:numId="14" w16cid:durableId="1718622175">
    <w:abstractNumId w:val="16"/>
  </w:num>
  <w:num w:numId="15" w16cid:durableId="475076628">
    <w:abstractNumId w:val="15"/>
  </w:num>
  <w:num w:numId="16" w16cid:durableId="546380602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51059068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1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3EE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0D1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A42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8C2"/>
    <w:rsid w:val="00044EC8"/>
    <w:rsid w:val="00045343"/>
    <w:rsid w:val="00045614"/>
    <w:rsid w:val="000461B9"/>
    <w:rsid w:val="0004639C"/>
    <w:rsid w:val="0004664A"/>
    <w:rsid w:val="00046B9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6FD"/>
    <w:rsid w:val="0006090D"/>
    <w:rsid w:val="00061249"/>
    <w:rsid w:val="000615C4"/>
    <w:rsid w:val="00061B3B"/>
    <w:rsid w:val="00061C5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602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D73"/>
    <w:rsid w:val="00085DAA"/>
    <w:rsid w:val="000861C7"/>
    <w:rsid w:val="00086D44"/>
    <w:rsid w:val="00087897"/>
    <w:rsid w:val="000902D3"/>
    <w:rsid w:val="00090AFD"/>
    <w:rsid w:val="00090BFA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3F"/>
    <w:rsid w:val="000A135B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384B"/>
    <w:rsid w:val="000B4353"/>
    <w:rsid w:val="000B4D89"/>
    <w:rsid w:val="000B52D5"/>
    <w:rsid w:val="000B55BC"/>
    <w:rsid w:val="000B569A"/>
    <w:rsid w:val="000B570C"/>
    <w:rsid w:val="000B6999"/>
    <w:rsid w:val="000B6F76"/>
    <w:rsid w:val="000B7247"/>
    <w:rsid w:val="000C076F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18B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F48"/>
    <w:rsid w:val="000E2CEF"/>
    <w:rsid w:val="000E2EA7"/>
    <w:rsid w:val="000E30C4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BAF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7CE"/>
    <w:rsid w:val="001029DE"/>
    <w:rsid w:val="001033D8"/>
    <w:rsid w:val="001036A4"/>
    <w:rsid w:val="00103D7B"/>
    <w:rsid w:val="00104068"/>
    <w:rsid w:val="0010420C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1BDC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AB1"/>
    <w:rsid w:val="00122CB5"/>
    <w:rsid w:val="00122D03"/>
    <w:rsid w:val="00122DDC"/>
    <w:rsid w:val="00123E92"/>
    <w:rsid w:val="00124CB1"/>
    <w:rsid w:val="001251DB"/>
    <w:rsid w:val="00125702"/>
    <w:rsid w:val="00126155"/>
    <w:rsid w:val="001261C9"/>
    <w:rsid w:val="0012732F"/>
    <w:rsid w:val="001276EC"/>
    <w:rsid w:val="00127901"/>
    <w:rsid w:val="00130E6A"/>
    <w:rsid w:val="00130EDE"/>
    <w:rsid w:val="00132467"/>
    <w:rsid w:val="0013246A"/>
    <w:rsid w:val="00132955"/>
    <w:rsid w:val="00134744"/>
    <w:rsid w:val="00135CF0"/>
    <w:rsid w:val="00136607"/>
    <w:rsid w:val="00136C27"/>
    <w:rsid w:val="00137177"/>
    <w:rsid w:val="0013726E"/>
    <w:rsid w:val="00137865"/>
    <w:rsid w:val="00140106"/>
    <w:rsid w:val="001409B8"/>
    <w:rsid w:val="001424EA"/>
    <w:rsid w:val="0014256F"/>
    <w:rsid w:val="001439B8"/>
    <w:rsid w:val="00143AD3"/>
    <w:rsid w:val="00143E33"/>
    <w:rsid w:val="00144C21"/>
    <w:rsid w:val="00144CCF"/>
    <w:rsid w:val="00145129"/>
    <w:rsid w:val="001458C4"/>
    <w:rsid w:val="00145C29"/>
    <w:rsid w:val="00146367"/>
    <w:rsid w:val="00146BF2"/>
    <w:rsid w:val="0014708C"/>
    <w:rsid w:val="00147B2D"/>
    <w:rsid w:val="001505E8"/>
    <w:rsid w:val="001507DF"/>
    <w:rsid w:val="00150EF9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74A1"/>
    <w:rsid w:val="001574E4"/>
    <w:rsid w:val="00157764"/>
    <w:rsid w:val="001600A2"/>
    <w:rsid w:val="00160AC8"/>
    <w:rsid w:val="00160F0E"/>
    <w:rsid w:val="00162C1C"/>
    <w:rsid w:val="00162E90"/>
    <w:rsid w:val="00163AB2"/>
    <w:rsid w:val="00164162"/>
    <w:rsid w:val="00164344"/>
    <w:rsid w:val="001644D2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1C7C"/>
    <w:rsid w:val="00172A42"/>
    <w:rsid w:val="00172B1D"/>
    <w:rsid w:val="00172CB9"/>
    <w:rsid w:val="00172F72"/>
    <w:rsid w:val="00173B53"/>
    <w:rsid w:val="00174CEC"/>
    <w:rsid w:val="00175565"/>
    <w:rsid w:val="00175768"/>
    <w:rsid w:val="00175E67"/>
    <w:rsid w:val="00176A52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10E"/>
    <w:rsid w:val="0018232C"/>
    <w:rsid w:val="00182793"/>
    <w:rsid w:val="001833DB"/>
    <w:rsid w:val="00183C0C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0F5"/>
    <w:rsid w:val="00192529"/>
    <w:rsid w:val="001926A6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4F3B"/>
    <w:rsid w:val="001A5ACC"/>
    <w:rsid w:val="001A5FF0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1FF2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1A3F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B5D"/>
    <w:rsid w:val="001E1EF1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B25"/>
    <w:rsid w:val="001E5C57"/>
    <w:rsid w:val="001E69A0"/>
    <w:rsid w:val="001E69A1"/>
    <w:rsid w:val="001E6ED4"/>
    <w:rsid w:val="001E715A"/>
    <w:rsid w:val="001E7FC4"/>
    <w:rsid w:val="001F07D9"/>
    <w:rsid w:val="001F10C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1141"/>
    <w:rsid w:val="002011D3"/>
    <w:rsid w:val="0020137F"/>
    <w:rsid w:val="00201FD3"/>
    <w:rsid w:val="0020248E"/>
    <w:rsid w:val="002031E7"/>
    <w:rsid w:val="0020328A"/>
    <w:rsid w:val="00203972"/>
    <w:rsid w:val="002042D0"/>
    <w:rsid w:val="0020434E"/>
    <w:rsid w:val="00204FA9"/>
    <w:rsid w:val="0020517A"/>
    <w:rsid w:val="00205236"/>
    <w:rsid w:val="0020540F"/>
    <w:rsid w:val="002058F8"/>
    <w:rsid w:val="00206C4A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121"/>
    <w:rsid w:val="002164F7"/>
    <w:rsid w:val="00217E05"/>
    <w:rsid w:val="00220C8D"/>
    <w:rsid w:val="00220E17"/>
    <w:rsid w:val="0022171D"/>
    <w:rsid w:val="002218CB"/>
    <w:rsid w:val="00221A12"/>
    <w:rsid w:val="00221CBC"/>
    <w:rsid w:val="002230A2"/>
    <w:rsid w:val="00223B7D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0F1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732B"/>
    <w:rsid w:val="00257345"/>
    <w:rsid w:val="00257667"/>
    <w:rsid w:val="0026037A"/>
    <w:rsid w:val="002610F3"/>
    <w:rsid w:val="00261A8C"/>
    <w:rsid w:val="00261B35"/>
    <w:rsid w:val="00261C9F"/>
    <w:rsid w:val="00261E88"/>
    <w:rsid w:val="002645F8"/>
    <w:rsid w:val="00264642"/>
    <w:rsid w:val="00264E63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50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612A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1AF6"/>
    <w:rsid w:val="002C227C"/>
    <w:rsid w:val="002C39E0"/>
    <w:rsid w:val="002C3C0B"/>
    <w:rsid w:val="002C3EE0"/>
    <w:rsid w:val="002C40F8"/>
    <w:rsid w:val="002C4381"/>
    <w:rsid w:val="002C46C1"/>
    <w:rsid w:val="002C470A"/>
    <w:rsid w:val="002C53CC"/>
    <w:rsid w:val="002C5477"/>
    <w:rsid w:val="002C58FC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17F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569"/>
    <w:rsid w:val="002F4F91"/>
    <w:rsid w:val="002F4FC9"/>
    <w:rsid w:val="002F5A51"/>
    <w:rsid w:val="002F6131"/>
    <w:rsid w:val="002F6811"/>
    <w:rsid w:val="00300258"/>
    <w:rsid w:val="0030093F"/>
    <w:rsid w:val="00300A16"/>
    <w:rsid w:val="00300C8D"/>
    <w:rsid w:val="0030128D"/>
    <w:rsid w:val="003020BA"/>
    <w:rsid w:val="00302BB2"/>
    <w:rsid w:val="00303A63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464"/>
    <w:rsid w:val="003074B4"/>
    <w:rsid w:val="00307631"/>
    <w:rsid w:val="003076BE"/>
    <w:rsid w:val="0030771B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60"/>
    <w:rsid w:val="0032720B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1A9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CC6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80F91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B55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3E57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5DD8"/>
    <w:rsid w:val="003D6B69"/>
    <w:rsid w:val="003D6F76"/>
    <w:rsid w:val="003D7025"/>
    <w:rsid w:val="003D7181"/>
    <w:rsid w:val="003D757E"/>
    <w:rsid w:val="003D7A31"/>
    <w:rsid w:val="003D7C79"/>
    <w:rsid w:val="003E09A1"/>
    <w:rsid w:val="003E0ED2"/>
    <w:rsid w:val="003E107A"/>
    <w:rsid w:val="003E14B4"/>
    <w:rsid w:val="003E1829"/>
    <w:rsid w:val="003E1A71"/>
    <w:rsid w:val="003E1CF2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430"/>
    <w:rsid w:val="00411C35"/>
    <w:rsid w:val="00411CEE"/>
    <w:rsid w:val="00412359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594"/>
    <w:rsid w:val="00416C9E"/>
    <w:rsid w:val="0041741F"/>
    <w:rsid w:val="00417B17"/>
    <w:rsid w:val="00420C51"/>
    <w:rsid w:val="00420E58"/>
    <w:rsid w:val="00420E68"/>
    <w:rsid w:val="0042180B"/>
    <w:rsid w:val="00421974"/>
    <w:rsid w:val="00421A25"/>
    <w:rsid w:val="00421AC9"/>
    <w:rsid w:val="00421D7C"/>
    <w:rsid w:val="00421EEA"/>
    <w:rsid w:val="0042292C"/>
    <w:rsid w:val="00424916"/>
    <w:rsid w:val="00425C20"/>
    <w:rsid w:val="00425D84"/>
    <w:rsid w:val="00426237"/>
    <w:rsid w:val="004279A1"/>
    <w:rsid w:val="00427FC8"/>
    <w:rsid w:val="004304A7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679C"/>
    <w:rsid w:val="0043687E"/>
    <w:rsid w:val="00436C6C"/>
    <w:rsid w:val="0043706B"/>
    <w:rsid w:val="00437768"/>
    <w:rsid w:val="00437BE9"/>
    <w:rsid w:val="00437D0F"/>
    <w:rsid w:val="00440C18"/>
    <w:rsid w:val="0044133E"/>
    <w:rsid w:val="00441941"/>
    <w:rsid w:val="00441A0B"/>
    <w:rsid w:val="00441F87"/>
    <w:rsid w:val="00442253"/>
    <w:rsid w:val="004423D4"/>
    <w:rsid w:val="004424A8"/>
    <w:rsid w:val="00442FD0"/>
    <w:rsid w:val="0044424A"/>
    <w:rsid w:val="00444322"/>
    <w:rsid w:val="00444BF8"/>
    <w:rsid w:val="00444DCD"/>
    <w:rsid w:val="00444F13"/>
    <w:rsid w:val="0044534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0FA4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775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7"/>
    <w:rsid w:val="004A3F22"/>
    <w:rsid w:val="004A4678"/>
    <w:rsid w:val="004A498E"/>
    <w:rsid w:val="004A49B3"/>
    <w:rsid w:val="004A4BB5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1474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1A8"/>
    <w:rsid w:val="004D050A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DE8"/>
    <w:rsid w:val="004F7420"/>
    <w:rsid w:val="004F77C1"/>
    <w:rsid w:val="00500042"/>
    <w:rsid w:val="00500281"/>
    <w:rsid w:val="005005C9"/>
    <w:rsid w:val="005010C3"/>
    <w:rsid w:val="00501162"/>
    <w:rsid w:val="005024F1"/>
    <w:rsid w:val="00502843"/>
    <w:rsid w:val="005028C0"/>
    <w:rsid w:val="00502A7A"/>
    <w:rsid w:val="00502C95"/>
    <w:rsid w:val="00503B70"/>
    <w:rsid w:val="00503E9E"/>
    <w:rsid w:val="00504832"/>
    <w:rsid w:val="00504ADD"/>
    <w:rsid w:val="00505A61"/>
    <w:rsid w:val="005063EB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DDF"/>
    <w:rsid w:val="00511F9F"/>
    <w:rsid w:val="00512D7A"/>
    <w:rsid w:val="00513378"/>
    <w:rsid w:val="005133A1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C4E"/>
    <w:rsid w:val="005635C8"/>
    <w:rsid w:val="00564095"/>
    <w:rsid w:val="00564EEE"/>
    <w:rsid w:val="00565CBE"/>
    <w:rsid w:val="005668E1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4594"/>
    <w:rsid w:val="00574916"/>
    <w:rsid w:val="00574A03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6A0"/>
    <w:rsid w:val="00580740"/>
    <w:rsid w:val="00580884"/>
    <w:rsid w:val="00581289"/>
    <w:rsid w:val="00581324"/>
    <w:rsid w:val="005817B8"/>
    <w:rsid w:val="00583723"/>
    <w:rsid w:val="00583781"/>
    <w:rsid w:val="00583D24"/>
    <w:rsid w:val="00583E08"/>
    <w:rsid w:val="00583F0D"/>
    <w:rsid w:val="00583F8F"/>
    <w:rsid w:val="00583FCE"/>
    <w:rsid w:val="005840E3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12D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2BC"/>
    <w:rsid w:val="005C34CE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6C7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46D"/>
    <w:rsid w:val="00603B89"/>
    <w:rsid w:val="006049CC"/>
    <w:rsid w:val="006052AC"/>
    <w:rsid w:val="00605B32"/>
    <w:rsid w:val="00605BEC"/>
    <w:rsid w:val="00606172"/>
    <w:rsid w:val="00606336"/>
    <w:rsid w:val="006064A9"/>
    <w:rsid w:val="00606F79"/>
    <w:rsid w:val="00606FB2"/>
    <w:rsid w:val="00607212"/>
    <w:rsid w:val="00607502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49AE"/>
    <w:rsid w:val="00615634"/>
    <w:rsid w:val="00616267"/>
    <w:rsid w:val="0061693B"/>
    <w:rsid w:val="00616B95"/>
    <w:rsid w:val="00617739"/>
    <w:rsid w:val="00617934"/>
    <w:rsid w:val="00617974"/>
    <w:rsid w:val="00617C17"/>
    <w:rsid w:val="00617C28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956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627"/>
    <w:rsid w:val="006614FC"/>
    <w:rsid w:val="00661B4C"/>
    <w:rsid w:val="00661DC5"/>
    <w:rsid w:val="00662705"/>
    <w:rsid w:val="00662A14"/>
    <w:rsid w:val="0066365C"/>
    <w:rsid w:val="00663866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67364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A41"/>
    <w:rsid w:val="006761FD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7B7"/>
    <w:rsid w:val="00696A1E"/>
    <w:rsid w:val="00696D88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3EEF"/>
    <w:rsid w:val="006A40F8"/>
    <w:rsid w:val="006A4115"/>
    <w:rsid w:val="006A47B6"/>
    <w:rsid w:val="006A5031"/>
    <w:rsid w:val="006A5193"/>
    <w:rsid w:val="006A586C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1DBE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62E"/>
    <w:rsid w:val="0070071D"/>
    <w:rsid w:val="00700FA3"/>
    <w:rsid w:val="00701543"/>
    <w:rsid w:val="00701692"/>
    <w:rsid w:val="00701996"/>
    <w:rsid w:val="0070205D"/>
    <w:rsid w:val="00702308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6A65"/>
    <w:rsid w:val="007076A0"/>
    <w:rsid w:val="00707A56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510F"/>
    <w:rsid w:val="007352CF"/>
    <w:rsid w:val="0073576F"/>
    <w:rsid w:val="00735D27"/>
    <w:rsid w:val="00737030"/>
    <w:rsid w:val="0073789A"/>
    <w:rsid w:val="00737F9A"/>
    <w:rsid w:val="00737FEF"/>
    <w:rsid w:val="007402A7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9A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32"/>
    <w:rsid w:val="007638DF"/>
    <w:rsid w:val="00763CF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FDA"/>
    <w:rsid w:val="007670A1"/>
    <w:rsid w:val="007677E7"/>
    <w:rsid w:val="00767C30"/>
    <w:rsid w:val="007702E5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AE7"/>
    <w:rsid w:val="00780E10"/>
    <w:rsid w:val="00780EA6"/>
    <w:rsid w:val="007810A9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57F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C61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360C"/>
    <w:rsid w:val="007C3730"/>
    <w:rsid w:val="007C40C4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604"/>
    <w:rsid w:val="007F675D"/>
    <w:rsid w:val="007F68C2"/>
    <w:rsid w:val="007F6935"/>
    <w:rsid w:val="007F7068"/>
    <w:rsid w:val="007F7534"/>
    <w:rsid w:val="007F7715"/>
    <w:rsid w:val="007F7FE8"/>
    <w:rsid w:val="00800A0D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66E1"/>
    <w:rsid w:val="00836ABB"/>
    <w:rsid w:val="00836D4A"/>
    <w:rsid w:val="00837B2C"/>
    <w:rsid w:val="00840957"/>
    <w:rsid w:val="00840AF7"/>
    <w:rsid w:val="00840B91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22E"/>
    <w:rsid w:val="008443DC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99F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5FCA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861"/>
    <w:rsid w:val="008B7963"/>
    <w:rsid w:val="008B7ED1"/>
    <w:rsid w:val="008C1180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00B8"/>
    <w:rsid w:val="008D0367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79E"/>
    <w:rsid w:val="008D7944"/>
    <w:rsid w:val="008E00AD"/>
    <w:rsid w:val="008E0532"/>
    <w:rsid w:val="008E0C3D"/>
    <w:rsid w:val="008E0C66"/>
    <w:rsid w:val="008E1447"/>
    <w:rsid w:val="008E19F5"/>
    <w:rsid w:val="008E1EE9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31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6BDD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B34"/>
    <w:rsid w:val="00933044"/>
    <w:rsid w:val="009334A9"/>
    <w:rsid w:val="0093359A"/>
    <w:rsid w:val="00934038"/>
    <w:rsid w:val="009341A6"/>
    <w:rsid w:val="00934746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DDD"/>
    <w:rsid w:val="00943475"/>
    <w:rsid w:val="00943B36"/>
    <w:rsid w:val="0094402D"/>
    <w:rsid w:val="00944A8F"/>
    <w:rsid w:val="00944F00"/>
    <w:rsid w:val="009450FA"/>
    <w:rsid w:val="00945421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9E"/>
    <w:rsid w:val="009639F3"/>
    <w:rsid w:val="00963D25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7D5D"/>
    <w:rsid w:val="00987EEE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38AC"/>
    <w:rsid w:val="0099401E"/>
    <w:rsid w:val="009947B5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0F12"/>
    <w:rsid w:val="009A13DE"/>
    <w:rsid w:val="009A13E7"/>
    <w:rsid w:val="009A15FF"/>
    <w:rsid w:val="009A16D0"/>
    <w:rsid w:val="009A218C"/>
    <w:rsid w:val="009A25EF"/>
    <w:rsid w:val="009A26FD"/>
    <w:rsid w:val="009A282B"/>
    <w:rsid w:val="009A2B56"/>
    <w:rsid w:val="009A2CD9"/>
    <w:rsid w:val="009A3642"/>
    <w:rsid w:val="009A36E1"/>
    <w:rsid w:val="009A3902"/>
    <w:rsid w:val="009A3D13"/>
    <w:rsid w:val="009A3ECB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3628"/>
    <w:rsid w:val="009B4A39"/>
    <w:rsid w:val="009B4A60"/>
    <w:rsid w:val="009B4D25"/>
    <w:rsid w:val="009B51A7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25D9"/>
    <w:rsid w:val="009C2BDC"/>
    <w:rsid w:val="009C3076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02"/>
    <w:rsid w:val="009D0FEC"/>
    <w:rsid w:val="009D1700"/>
    <w:rsid w:val="009D2164"/>
    <w:rsid w:val="009D291A"/>
    <w:rsid w:val="009D3F23"/>
    <w:rsid w:val="009D4B72"/>
    <w:rsid w:val="009D4C69"/>
    <w:rsid w:val="009D4FD2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0D3"/>
    <w:rsid w:val="009E7255"/>
    <w:rsid w:val="009E7297"/>
    <w:rsid w:val="009E75EF"/>
    <w:rsid w:val="009E78AB"/>
    <w:rsid w:val="009E7AAE"/>
    <w:rsid w:val="009E7D2A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654E"/>
    <w:rsid w:val="00A06645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3437"/>
    <w:rsid w:val="00A13ABA"/>
    <w:rsid w:val="00A13E68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2D5F"/>
    <w:rsid w:val="00A43611"/>
    <w:rsid w:val="00A43A77"/>
    <w:rsid w:val="00A43FC5"/>
    <w:rsid w:val="00A44038"/>
    <w:rsid w:val="00A441B3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D76"/>
    <w:rsid w:val="00A74E37"/>
    <w:rsid w:val="00A74EE3"/>
    <w:rsid w:val="00A75E85"/>
    <w:rsid w:val="00A7716F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40D1"/>
    <w:rsid w:val="00A8436A"/>
    <w:rsid w:val="00A84AE9"/>
    <w:rsid w:val="00A84BB6"/>
    <w:rsid w:val="00A85612"/>
    <w:rsid w:val="00A8614C"/>
    <w:rsid w:val="00A86227"/>
    <w:rsid w:val="00A862BB"/>
    <w:rsid w:val="00A86AD9"/>
    <w:rsid w:val="00A86B54"/>
    <w:rsid w:val="00A86B98"/>
    <w:rsid w:val="00A87908"/>
    <w:rsid w:val="00A87AAB"/>
    <w:rsid w:val="00A906A2"/>
    <w:rsid w:val="00A9081B"/>
    <w:rsid w:val="00A923C2"/>
    <w:rsid w:val="00A92E74"/>
    <w:rsid w:val="00A934B2"/>
    <w:rsid w:val="00A93627"/>
    <w:rsid w:val="00A9378C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601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5D63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06B"/>
    <w:rsid w:val="00AE0E6C"/>
    <w:rsid w:val="00AE1055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5B26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AF7326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31B"/>
    <w:rsid w:val="00B2273D"/>
    <w:rsid w:val="00B22F94"/>
    <w:rsid w:val="00B230E7"/>
    <w:rsid w:val="00B231CF"/>
    <w:rsid w:val="00B2343F"/>
    <w:rsid w:val="00B23D8C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607C"/>
    <w:rsid w:val="00B365A1"/>
    <w:rsid w:val="00B36F24"/>
    <w:rsid w:val="00B375D7"/>
    <w:rsid w:val="00B37B27"/>
    <w:rsid w:val="00B37D25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E16"/>
    <w:rsid w:val="00B54F5F"/>
    <w:rsid w:val="00B55503"/>
    <w:rsid w:val="00B55865"/>
    <w:rsid w:val="00B55BBB"/>
    <w:rsid w:val="00B55F73"/>
    <w:rsid w:val="00B5640B"/>
    <w:rsid w:val="00B564A3"/>
    <w:rsid w:val="00B565F6"/>
    <w:rsid w:val="00B566BA"/>
    <w:rsid w:val="00B567BF"/>
    <w:rsid w:val="00B5694B"/>
    <w:rsid w:val="00B56BB2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801E1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848"/>
    <w:rsid w:val="00BA25F9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4E7"/>
    <w:rsid w:val="00BB050E"/>
    <w:rsid w:val="00BB0661"/>
    <w:rsid w:val="00BB07CE"/>
    <w:rsid w:val="00BB09B9"/>
    <w:rsid w:val="00BB0ECB"/>
    <w:rsid w:val="00BB0FB8"/>
    <w:rsid w:val="00BB153B"/>
    <w:rsid w:val="00BB19C5"/>
    <w:rsid w:val="00BB29E2"/>
    <w:rsid w:val="00BB4735"/>
    <w:rsid w:val="00BB4802"/>
    <w:rsid w:val="00BB5D6E"/>
    <w:rsid w:val="00BB611A"/>
    <w:rsid w:val="00BB627F"/>
    <w:rsid w:val="00BB728F"/>
    <w:rsid w:val="00BB7899"/>
    <w:rsid w:val="00BB7E61"/>
    <w:rsid w:val="00BB7EEF"/>
    <w:rsid w:val="00BB7FFE"/>
    <w:rsid w:val="00BC07EC"/>
    <w:rsid w:val="00BC09F8"/>
    <w:rsid w:val="00BC0FA2"/>
    <w:rsid w:val="00BC109D"/>
    <w:rsid w:val="00BC1904"/>
    <w:rsid w:val="00BC1BDE"/>
    <w:rsid w:val="00BC1EB7"/>
    <w:rsid w:val="00BC2FA7"/>
    <w:rsid w:val="00BC3085"/>
    <w:rsid w:val="00BC332E"/>
    <w:rsid w:val="00BC36C9"/>
    <w:rsid w:val="00BC3FFF"/>
    <w:rsid w:val="00BC4499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AF2"/>
    <w:rsid w:val="00BD7ECF"/>
    <w:rsid w:val="00BE0178"/>
    <w:rsid w:val="00BE01A6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ED"/>
    <w:rsid w:val="00BF070B"/>
    <w:rsid w:val="00BF1792"/>
    <w:rsid w:val="00BF1C35"/>
    <w:rsid w:val="00BF23BD"/>
    <w:rsid w:val="00BF2A3D"/>
    <w:rsid w:val="00BF2EFB"/>
    <w:rsid w:val="00BF3053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172EF"/>
    <w:rsid w:val="00C20BAC"/>
    <w:rsid w:val="00C213D5"/>
    <w:rsid w:val="00C21641"/>
    <w:rsid w:val="00C21937"/>
    <w:rsid w:val="00C223DD"/>
    <w:rsid w:val="00C22802"/>
    <w:rsid w:val="00C2292D"/>
    <w:rsid w:val="00C22985"/>
    <w:rsid w:val="00C22BA9"/>
    <w:rsid w:val="00C2370E"/>
    <w:rsid w:val="00C23765"/>
    <w:rsid w:val="00C2378F"/>
    <w:rsid w:val="00C242FD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0FB9"/>
    <w:rsid w:val="00C410EE"/>
    <w:rsid w:val="00C41282"/>
    <w:rsid w:val="00C412CE"/>
    <w:rsid w:val="00C412EE"/>
    <w:rsid w:val="00C41B17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0307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C84"/>
    <w:rsid w:val="00C54D2A"/>
    <w:rsid w:val="00C54DAE"/>
    <w:rsid w:val="00C552D3"/>
    <w:rsid w:val="00C55836"/>
    <w:rsid w:val="00C559FF"/>
    <w:rsid w:val="00C55BB0"/>
    <w:rsid w:val="00C55CBD"/>
    <w:rsid w:val="00C56050"/>
    <w:rsid w:val="00C5639C"/>
    <w:rsid w:val="00C564A9"/>
    <w:rsid w:val="00C56683"/>
    <w:rsid w:val="00C567CC"/>
    <w:rsid w:val="00C604D5"/>
    <w:rsid w:val="00C60E00"/>
    <w:rsid w:val="00C61050"/>
    <w:rsid w:val="00C6163B"/>
    <w:rsid w:val="00C61978"/>
    <w:rsid w:val="00C61BEA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B72"/>
    <w:rsid w:val="00C6538A"/>
    <w:rsid w:val="00C65F79"/>
    <w:rsid w:val="00C6613A"/>
    <w:rsid w:val="00C661AB"/>
    <w:rsid w:val="00C6635C"/>
    <w:rsid w:val="00C66828"/>
    <w:rsid w:val="00C674EA"/>
    <w:rsid w:val="00C67933"/>
    <w:rsid w:val="00C67D94"/>
    <w:rsid w:val="00C67E2B"/>
    <w:rsid w:val="00C67EFE"/>
    <w:rsid w:val="00C70128"/>
    <w:rsid w:val="00C70397"/>
    <w:rsid w:val="00C70766"/>
    <w:rsid w:val="00C7097E"/>
    <w:rsid w:val="00C710ED"/>
    <w:rsid w:val="00C7142D"/>
    <w:rsid w:val="00C71C95"/>
    <w:rsid w:val="00C720F7"/>
    <w:rsid w:val="00C722B5"/>
    <w:rsid w:val="00C726D9"/>
    <w:rsid w:val="00C72E99"/>
    <w:rsid w:val="00C72F85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83B"/>
    <w:rsid w:val="00C908FB"/>
    <w:rsid w:val="00C90ED8"/>
    <w:rsid w:val="00C91ED0"/>
    <w:rsid w:val="00C9201E"/>
    <w:rsid w:val="00C924A8"/>
    <w:rsid w:val="00C92A19"/>
    <w:rsid w:val="00C935D4"/>
    <w:rsid w:val="00C93999"/>
    <w:rsid w:val="00C94126"/>
    <w:rsid w:val="00C9418E"/>
    <w:rsid w:val="00C94397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EF0"/>
    <w:rsid w:val="00CA035C"/>
    <w:rsid w:val="00CA082D"/>
    <w:rsid w:val="00CA09A3"/>
    <w:rsid w:val="00CA0C4D"/>
    <w:rsid w:val="00CA1413"/>
    <w:rsid w:val="00CA238A"/>
    <w:rsid w:val="00CA3558"/>
    <w:rsid w:val="00CA547E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904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2272"/>
    <w:rsid w:val="00CC2A33"/>
    <w:rsid w:val="00CC2E0E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0E7D"/>
    <w:rsid w:val="00CE1097"/>
    <w:rsid w:val="00CE10B2"/>
    <w:rsid w:val="00CE1A25"/>
    <w:rsid w:val="00CE1D45"/>
    <w:rsid w:val="00CE1DBD"/>
    <w:rsid w:val="00CE1E39"/>
    <w:rsid w:val="00CE277F"/>
    <w:rsid w:val="00CE2F87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9C7"/>
    <w:rsid w:val="00CF7D80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1106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17A70"/>
    <w:rsid w:val="00D20090"/>
    <w:rsid w:val="00D20275"/>
    <w:rsid w:val="00D20533"/>
    <w:rsid w:val="00D208E4"/>
    <w:rsid w:val="00D20C8D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304A6"/>
    <w:rsid w:val="00D3054A"/>
    <w:rsid w:val="00D30CCE"/>
    <w:rsid w:val="00D30CE0"/>
    <w:rsid w:val="00D30D2B"/>
    <w:rsid w:val="00D30E8E"/>
    <w:rsid w:val="00D3132E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14DD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5737B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8BF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543E"/>
    <w:rsid w:val="00D9568C"/>
    <w:rsid w:val="00D958FE"/>
    <w:rsid w:val="00D95A63"/>
    <w:rsid w:val="00D95CA1"/>
    <w:rsid w:val="00D969A2"/>
    <w:rsid w:val="00D96BF3"/>
    <w:rsid w:val="00D974FF"/>
    <w:rsid w:val="00D97CE0"/>
    <w:rsid w:val="00DA1298"/>
    <w:rsid w:val="00DA21DE"/>
    <w:rsid w:val="00DA2337"/>
    <w:rsid w:val="00DA2A85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559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D4C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58"/>
    <w:rsid w:val="00DD14BA"/>
    <w:rsid w:val="00DD14FC"/>
    <w:rsid w:val="00DD1791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C26"/>
    <w:rsid w:val="00E102E0"/>
    <w:rsid w:val="00E10954"/>
    <w:rsid w:val="00E10F2E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1C77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03F"/>
    <w:rsid w:val="00E301D5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52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66F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2468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153F"/>
    <w:rsid w:val="00EA1873"/>
    <w:rsid w:val="00EA1E9B"/>
    <w:rsid w:val="00EA2886"/>
    <w:rsid w:val="00EA2D36"/>
    <w:rsid w:val="00EA2E75"/>
    <w:rsid w:val="00EA2F10"/>
    <w:rsid w:val="00EA3ABD"/>
    <w:rsid w:val="00EA3FC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6A8"/>
    <w:rsid w:val="00EC6A7E"/>
    <w:rsid w:val="00EC6DF2"/>
    <w:rsid w:val="00EC6E5F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C40"/>
    <w:rsid w:val="00ED2142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157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0BDA"/>
    <w:rsid w:val="00F01C83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31BA"/>
    <w:rsid w:val="00F14387"/>
    <w:rsid w:val="00F14539"/>
    <w:rsid w:val="00F1463F"/>
    <w:rsid w:val="00F14E61"/>
    <w:rsid w:val="00F15825"/>
    <w:rsid w:val="00F15FEB"/>
    <w:rsid w:val="00F1640A"/>
    <w:rsid w:val="00F168BA"/>
    <w:rsid w:val="00F16960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C62"/>
    <w:rsid w:val="00F2318D"/>
    <w:rsid w:val="00F23C74"/>
    <w:rsid w:val="00F24323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38B"/>
    <w:rsid w:val="00F565B8"/>
    <w:rsid w:val="00F56ADA"/>
    <w:rsid w:val="00F57653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7C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317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395F"/>
    <w:rsid w:val="00FB486B"/>
    <w:rsid w:val="00FB4D11"/>
    <w:rsid w:val="00FB6A09"/>
    <w:rsid w:val="00FB70E0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7A8A"/>
    <w:rsid w:val="00FD0092"/>
    <w:rsid w:val="00FD085D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3FDC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BBE"/>
    <w:rsid w:val="00FF1CBF"/>
    <w:rsid w:val="00FF2602"/>
    <w:rsid w:val="00FF2AB5"/>
    <w:rsid w:val="00FF2BA2"/>
    <w:rsid w:val="00FF2BF4"/>
    <w:rsid w:val="00FF3444"/>
    <w:rsid w:val="00FF357F"/>
    <w:rsid w:val="00FF3899"/>
    <w:rsid w:val="00FF3C62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9A5076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F131BA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3516D6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3516D6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E:\TSGS1_103_Gothenburg\docs\S1-232103.zip" TargetMode="External"/><Relationship Id="rId21" Type="http://schemas.openxmlformats.org/officeDocument/2006/relationships/hyperlink" Target="file:///E:\TSGS1_103_Gothenburg\docs\S1-232331.zip" TargetMode="External"/><Relationship Id="rId42" Type="http://schemas.openxmlformats.org/officeDocument/2006/relationships/hyperlink" Target="file:///E:\TSGS1_103_Gothenburg\docs\S1-232369.zip" TargetMode="External"/><Relationship Id="rId47" Type="http://schemas.openxmlformats.org/officeDocument/2006/relationships/hyperlink" Target="file:///E:\TSGS1_103_Gothenburg\docs\S1-232195.zip" TargetMode="External"/><Relationship Id="rId63" Type="http://schemas.openxmlformats.org/officeDocument/2006/relationships/hyperlink" Target="file:///E:\TSGS1_103_Gothenburg\docs\S1-232338.zip" TargetMode="External"/><Relationship Id="rId68" Type="http://schemas.openxmlformats.org/officeDocument/2006/relationships/hyperlink" Target="file:///E:\TSGS1_103_Gothenburg\docs\S1-232239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E:\TSGS1_103_Gothenburg\docs\S1-232336.zip" TargetMode="External"/><Relationship Id="rId29" Type="http://schemas.openxmlformats.org/officeDocument/2006/relationships/hyperlink" Target="file:///E:\TSGS1_103_Gothenburg\docs\S1-232153.zip" TargetMode="External"/><Relationship Id="rId11" Type="http://schemas.openxmlformats.org/officeDocument/2006/relationships/hyperlink" Target="https://www.3gpp.org/ftp/tsg_sa/TSG_SA/TSGS_96_Budapest_2022_06/Docs/SP-220680.zip" TargetMode="External"/><Relationship Id="rId24" Type="http://schemas.openxmlformats.org/officeDocument/2006/relationships/hyperlink" Target="file:///E:\TSGS1_103_Gothenburg\docs\S1-232102.zip" TargetMode="External"/><Relationship Id="rId32" Type="http://schemas.openxmlformats.org/officeDocument/2006/relationships/hyperlink" Target="file:///E:\TSGS1_103_Gothenburg\docs\S1-232601.zip" TargetMode="External"/><Relationship Id="rId37" Type="http://schemas.openxmlformats.org/officeDocument/2006/relationships/hyperlink" Target="https://www.3gpp.org/ftp/tsg_sa/TSG_SA/TSGS_96_Budapest_2022_06/Docs/SP-220445.zip" TargetMode="External"/><Relationship Id="rId40" Type="http://schemas.openxmlformats.org/officeDocument/2006/relationships/hyperlink" Target="file:///E:\TSGS1_103_Gothenburg\docs\S1-232135.zip" TargetMode="External"/><Relationship Id="rId45" Type="http://schemas.openxmlformats.org/officeDocument/2006/relationships/hyperlink" Target="file:///E:\TSGS1_103_Gothenburg\docs\S1-232193.zip" TargetMode="External"/><Relationship Id="rId53" Type="http://schemas.openxmlformats.org/officeDocument/2006/relationships/hyperlink" Target="file:///E:\TSGS1_103_Gothenburg\docs\S1-232200.zip" TargetMode="External"/><Relationship Id="rId58" Type="http://schemas.openxmlformats.org/officeDocument/2006/relationships/hyperlink" Target="file:///E:\TSGS1_103_Gothenburg\docs\S1-232224.zip" TargetMode="External"/><Relationship Id="rId66" Type="http://schemas.openxmlformats.org/officeDocument/2006/relationships/hyperlink" Target="file:///E:\TSGS1_103_Gothenburg\docs\S1-232227.zip" TargetMode="External"/><Relationship Id="rId74" Type="http://schemas.openxmlformats.org/officeDocument/2006/relationships/hyperlink" Target="file:///E:\TSGS1_103_Gothenburg\docs\S1-232256.zip" TargetMode="External"/><Relationship Id="rId5" Type="http://schemas.openxmlformats.org/officeDocument/2006/relationships/numbering" Target="numbering.xml"/><Relationship Id="rId61" Type="http://schemas.openxmlformats.org/officeDocument/2006/relationships/hyperlink" Target="file:///E:\TSGS1_103_Gothenburg\docs\S1-232337.zip" TargetMode="External"/><Relationship Id="rId19" Type="http://schemas.openxmlformats.org/officeDocument/2006/relationships/hyperlink" Target="file:///E:\TSGS1_103_Gothenburg\docs\S1-232330.zip" TargetMode="External"/><Relationship Id="rId14" Type="http://schemas.openxmlformats.org/officeDocument/2006/relationships/hyperlink" Target="file:///E:\TSGS1_103_Gothenburg\docs\S1-232335.zip" TargetMode="External"/><Relationship Id="rId22" Type="http://schemas.openxmlformats.org/officeDocument/2006/relationships/hyperlink" Target="file:///E:\TSGS1_103_Gothenburg\docs\S1-232600.zip" TargetMode="External"/><Relationship Id="rId27" Type="http://schemas.openxmlformats.org/officeDocument/2006/relationships/hyperlink" Target="file:///E:\TSGS1_103_Gothenburg\docs\S1-232327.zip" TargetMode="External"/><Relationship Id="rId30" Type="http://schemas.openxmlformats.org/officeDocument/2006/relationships/hyperlink" Target="file:///E:\TSGS1_103_Gothenburg\docs\S1-232328.zip" TargetMode="External"/><Relationship Id="rId35" Type="http://schemas.openxmlformats.org/officeDocument/2006/relationships/hyperlink" Target="file:///E:\TSGS1_103_Gothenburg\docs\S1-232334.zip" TargetMode="External"/><Relationship Id="rId43" Type="http://schemas.openxmlformats.org/officeDocument/2006/relationships/hyperlink" Target="file:///E:\TSGS1_103_Gothenburg\docs\S1-232204.zip" TargetMode="External"/><Relationship Id="rId48" Type="http://schemas.openxmlformats.org/officeDocument/2006/relationships/hyperlink" Target="file:///E:\TSGS1_103_Gothenburg\docs\S1-232356.zip" TargetMode="External"/><Relationship Id="rId56" Type="http://schemas.openxmlformats.org/officeDocument/2006/relationships/hyperlink" Target="file:///E:\TSGS1_103_Gothenburg\docs\S1-232222.zip" TargetMode="External"/><Relationship Id="rId64" Type="http://schemas.openxmlformats.org/officeDocument/2006/relationships/hyperlink" Target="file:///E:\TSGS1_103_Gothenburg\docs\S1-232237.zip" TargetMode="External"/><Relationship Id="rId69" Type="http://schemas.openxmlformats.org/officeDocument/2006/relationships/hyperlink" Target="file:///E:\TSGS1_103_Gothenburg\docs\S1-232257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E:\TSGS1_103_Gothenburg\docs\S1-232197.zip" TargetMode="External"/><Relationship Id="rId72" Type="http://schemas.openxmlformats.org/officeDocument/2006/relationships/hyperlink" Target="https://www.3gpp.org/ftp/tsg_sa/WG1_Serv/TSGS1_103_Gothenburg/Docs/S1-232238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www.3gpp.org/ftp/Specs/archive/22_series/22.843/22843-j00.zip" TargetMode="External"/><Relationship Id="rId17" Type="http://schemas.openxmlformats.org/officeDocument/2006/relationships/hyperlink" Target="file:///E:\TSGS1_103_Gothenburg\docs\S1-232099.zip" TargetMode="External"/><Relationship Id="rId25" Type="http://schemas.openxmlformats.org/officeDocument/2006/relationships/hyperlink" Target="file:///E:\TSGS1_103_Gothenburg\docs\S1-232326.zip" TargetMode="External"/><Relationship Id="rId33" Type="http://schemas.openxmlformats.org/officeDocument/2006/relationships/hyperlink" Target="file:///E:\TSGS1_103_Gothenburg\docs\S1-232154.zip" TargetMode="External"/><Relationship Id="rId38" Type="http://schemas.openxmlformats.org/officeDocument/2006/relationships/hyperlink" Target="https://www.3gpp.org/ftp/Specs/archive/22_series/22.841/22841-110.zip" TargetMode="External"/><Relationship Id="rId46" Type="http://schemas.openxmlformats.org/officeDocument/2006/relationships/hyperlink" Target="file:///E:\TSGS1_103_Gothenburg\docs\S1-232194.zip" TargetMode="External"/><Relationship Id="rId59" Type="http://schemas.openxmlformats.org/officeDocument/2006/relationships/hyperlink" Target="file:///E:\TSGS1_103_Gothenburg\docs\S1-232357.zip" TargetMode="External"/><Relationship Id="rId67" Type="http://schemas.openxmlformats.org/officeDocument/2006/relationships/hyperlink" Target="file:///E:\TSGS1_103_Gothenburg\docs\S1-232339.zip" TargetMode="External"/><Relationship Id="rId20" Type="http://schemas.openxmlformats.org/officeDocument/2006/relationships/hyperlink" Target="file:///E:\TSGS1_103_Gothenburg\docs\S1-232152.zip" TargetMode="External"/><Relationship Id="rId41" Type="http://schemas.openxmlformats.org/officeDocument/2006/relationships/hyperlink" Target="file:///E:\TSGS1_103_Gothenburg\docs\S1-232314.zip" TargetMode="External"/><Relationship Id="rId54" Type="http://schemas.openxmlformats.org/officeDocument/2006/relationships/hyperlink" Target="file:///E:\TSGS1_103_Gothenburg\docs\S1-232202.zip" TargetMode="External"/><Relationship Id="rId62" Type="http://schemas.openxmlformats.org/officeDocument/2006/relationships/hyperlink" Target="file:///E:\TSGS1_103_Gothenburg\docs\S1-232058.zip" TargetMode="External"/><Relationship Id="rId70" Type="http://schemas.openxmlformats.org/officeDocument/2006/relationships/hyperlink" Target="file:///E:\TSGS1_103_Gothenburg\docs\S1-232288.zip" TargetMode="External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E:\TSGS1_103_Gothenburg\docs\S1-232010.zip" TargetMode="External"/><Relationship Id="rId23" Type="http://schemas.openxmlformats.org/officeDocument/2006/relationships/hyperlink" Target="https://www.3gpp.org/ftp/TSG_SA/TSG_SA/TSGS_100_Taipei_2023-06/Docs/SP-230518.zip" TargetMode="External"/><Relationship Id="rId28" Type="http://schemas.openxmlformats.org/officeDocument/2006/relationships/hyperlink" Target="file:///E:\TSGS1_103_Gothenburg\docs\S1-232332.zip" TargetMode="External"/><Relationship Id="rId36" Type="http://schemas.openxmlformats.org/officeDocument/2006/relationships/hyperlink" Target="file:///E:\TSGS1_103_Gothenburg\docs\S1-232602.zip" TargetMode="External"/><Relationship Id="rId49" Type="http://schemas.openxmlformats.org/officeDocument/2006/relationships/hyperlink" Target="file:///E:\TSGS1_103_Gothenburg\docs\S1-232370.zip" TargetMode="External"/><Relationship Id="rId57" Type="http://schemas.openxmlformats.org/officeDocument/2006/relationships/hyperlink" Target="file:///E:\TSGS1_103_Gothenburg\docs\S1-232223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E:\TSGS1_103_Gothenburg\docs\S1-232333.zip" TargetMode="External"/><Relationship Id="rId44" Type="http://schemas.openxmlformats.org/officeDocument/2006/relationships/hyperlink" Target="file:///E:\TSGS1_103_Gothenburg\docs\S1-232192.zip" TargetMode="External"/><Relationship Id="rId52" Type="http://schemas.openxmlformats.org/officeDocument/2006/relationships/hyperlink" Target="file:///E:\TSGS1_103_Gothenburg\docs\S1-232198.zip" TargetMode="External"/><Relationship Id="rId60" Type="http://schemas.openxmlformats.org/officeDocument/2006/relationships/hyperlink" Target="file:///E:\TSGS1_103_Gothenburg\docs\S1-232035.zip" TargetMode="External"/><Relationship Id="rId65" Type="http://schemas.openxmlformats.org/officeDocument/2006/relationships/hyperlink" Target="file:///E:\TSGS1_103_Gothenburg\docs\S1-232255.zip" TargetMode="External"/><Relationship Id="rId73" Type="http://schemas.openxmlformats.org/officeDocument/2006/relationships/hyperlink" Target="file:///E:\TSGS1_103_Gothenburg\docs\S1-232238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file:///E:\TSGS1_103_Gothenburg\docs\S1-232011.zip" TargetMode="External"/><Relationship Id="rId18" Type="http://schemas.openxmlformats.org/officeDocument/2006/relationships/hyperlink" Target="file:///E:\TSGS1_103_Gothenburg\docs\S1-232150.zip" TargetMode="External"/><Relationship Id="rId39" Type="http://schemas.openxmlformats.org/officeDocument/2006/relationships/hyperlink" Target="file:///E:\TSGS1_103_Gothenburg\docs\S1-232121.zip" TargetMode="External"/><Relationship Id="rId34" Type="http://schemas.openxmlformats.org/officeDocument/2006/relationships/hyperlink" Target="file:///E:\TSGS1_103_Gothenburg\docs\S1-232329.zip" TargetMode="External"/><Relationship Id="rId50" Type="http://schemas.openxmlformats.org/officeDocument/2006/relationships/hyperlink" Target="file:///E:\TSGS1_103_Gothenburg\docs\S1-232196.zip" TargetMode="External"/><Relationship Id="rId55" Type="http://schemas.openxmlformats.org/officeDocument/2006/relationships/hyperlink" Target="file:///E:\TSGS1_103_Gothenburg\docs\S1-232205.zip" TargetMode="External"/><Relationship Id="rId76" Type="http://schemas.openxmlformats.org/officeDocument/2006/relationships/theme" Target="theme/theme1.xml"/><Relationship Id="rId7" Type="http://schemas.openxmlformats.org/officeDocument/2006/relationships/settings" Target="settings.xml"/><Relationship Id="rId71" Type="http://schemas.openxmlformats.org/officeDocument/2006/relationships/hyperlink" Target="file:///E:\TSGS1_103_Gothenburg\docs\S1-23237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2" ma:contentTypeDescription="Create a new document." ma:contentTypeScope="" ma:versionID="695410b3a66181f3c4a565de38edbde9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c6742d03fc74ae9146c60f4e9d0762a3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800152-EDB0-4F02-A5B3-6A5C407F1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C:\Users\almodovarchicojl\AppData\Roaming\Microsoft\Templates\3GPPDAD_current.dotm</Template>
  <TotalTime>13</TotalTime>
  <Pages>7</Pages>
  <Words>2527</Words>
  <Characters>14407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16901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Apple_v3</cp:lastModifiedBy>
  <cp:revision>4</cp:revision>
  <dcterms:created xsi:type="dcterms:W3CDTF">2023-08-23T16:52:00Z</dcterms:created>
  <dcterms:modified xsi:type="dcterms:W3CDTF">2023-08-23T17:05:00Z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